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26C4" w14:textId="3A897A5A" w:rsidR="000278CC" w:rsidRPr="00A079D3" w:rsidRDefault="000278CC" w:rsidP="000278CC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</w:t>
      </w:r>
      <w:r w:rsidR="003D2046">
        <w:rPr>
          <w:rFonts w:ascii="Arial" w:hAnsi="Arial" w:cs="Arial"/>
          <w:b/>
          <w:sz w:val="28"/>
          <w:szCs w:val="28"/>
        </w:rPr>
        <w:t>7</w:t>
      </w:r>
      <w:r w:rsidR="00902CBF">
        <w:rPr>
          <w:rFonts w:ascii="Arial" w:hAnsi="Arial" w:cs="Arial"/>
          <w:b/>
          <w:sz w:val="28"/>
          <w:szCs w:val="28"/>
        </w:rPr>
        <w:t>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0278CC">
        <w:rPr>
          <w:rFonts w:ascii="Arial" w:hAnsi="Arial" w:cs="Arial"/>
          <w:b/>
          <w:sz w:val="28"/>
          <w:szCs w:val="28"/>
        </w:rPr>
        <w:t>RP-</w:t>
      </w:r>
      <w:r w:rsidR="00312D1F">
        <w:rPr>
          <w:rFonts w:ascii="Arial" w:hAnsi="Arial" w:cs="Arial"/>
          <w:b/>
          <w:sz w:val="28"/>
          <w:szCs w:val="28"/>
        </w:rPr>
        <w:t>200010</w:t>
      </w:r>
    </w:p>
    <w:p w14:paraId="0FFDEBD9" w14:textId="0913D1F4" w:rsidR="000278CC" w:rsidRPr="004E3607" w:rsidRDefault="00902CBF" w:rsidP="000278C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4E3607">
        <w:rPr>
          <w:rFonts w:ascii="Arial" w:hAnsi="Arial" w:cs="Arial"/>
          <w:b/>
          <w:sz w:val="28"/>
          <w:szCs w:val="28"/>
        </w:rPr>
        <w:t>Online</w:t>
      </w:r>
      <w:r w:rsidR="000278CC" w:rsidRPr="004E3607">
        <w:rPr>
          <w:rFonts w:ascii="Arial" w:hAnsi="Arial" w:cs="Arial"/>
          <w:b/>
          <w:sz w:val="28"/>
          <w:szCs w:val="28"/>
        </w:rPr>
        <w:t xml:space="preserve">, </w:t>
      </w:r>
      <w:r w:rsidR="00114C9B" w:rsidRPr="004E3607">
        <w:rPr>
          <w:rFonts w:ascii="Arial" w:hAnsi="Arial" w:cs="Arial"/>
          <w:b/>
          <w:sz w:val="28"/>
          <w:szCs w:val="28"/>
        </w:rPr>
        <w:t>March</w:t>
      </w:r>
      <w:r w:rsidR="000278CC" w:rsidRPr="004E3607">
        <w:rPr>
          <w:rFonts w:ascii="Arial" w:hAnsi="Arial" w:cs="Arial"/>
          <w:b/>
          <w:sz w:val="28"/>
          <w:szCs w:val="28"/>
        </w:rPr>
        <w:t xml:space="preserve"> </w:t>
      </w:r>
      <w:r w:rsidRPr="004E3607">
        <w:rPr>
          <w:rFonts w:ascii="Arial" w:hAnsi="Arial" w:cs="Arial"/>
          <w:b/>
          <w:sz w:val="28"/>
          <w:szCs w:val="28"/>
        </w:rPr>
        <w:t>16</w:t>
      </w:r>
      <w:r w:rsidR="000278CC" w:rsidRPr="004E3607">
        <w:rPr>
          <w:rFonts w:ascii="Arial" w:hAnsi="Arial" w:cs="Arial"/>
          <w:b/>
          <w:sz w:val="28"/>
          <w:szCs w:val="28"/>
        </w:rPr>
        <w:t>-1</w:t>
      </w:r>
      <w:r w:rsidRPr="004E3607">
        <w:rPr>
          <w:rFonts w:ascii="Arial" w:hAnsi="Arial" w:cs="Arial"/>
          <w:b/>
          <w:sz w:val="28"/>
          <w:szCs w:val="28"/>
        </w:rPr>
        <w:t>9</w:t>
      </w:r>
      <w:r w:rsidR="000278CC" w:rsidRPr="004E3607">
        <w:rPr>
          <w:rFonts w:ascii="Arial" w:hAnsi="Arial" w:cs="Arial"/>
          <w:b/>
          <w:sz w:val="28"/>
          <w:szCs w:val="28"/>
        </w:rPr>
        <w:t>, 20</w:t>
      </w:r>
      <w:r w:rsidRPr="004E3607">
        <w:rPr>
          <w:rFonts w:ascii="Arial" w:hAnsi="Arial" w:cs="Arial"/>
          <w:b/>
          <w:sz w:val="28"/>
          <w:szCs w:val="28"/>
        </w:rPr>
        <w:t>20</w:t>
      </w:r>
    </w:p>
    <w:p w14:paraId="1B4D919E" w14:textId="77777777" w:rsidR="00AF2E6C" w:rsidRPr="004E3607" w:rsidRDefault="00AF2E6C" w:rsidP="00AF2E6C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09D80D34" w14:textId="77777777" w:rsidR="00AF2E6C" w:rsidRPr="00902CBF" w:rsidRDefault="00115993" w:rsidP="004466FF">
      <w:pPr>
        <w:tabs>
          <w:tab w:val="left" w:pos="567"/>
        </w:tabs>
        <w:rPr>
          <w:rFonts w:ascii="Arial" w:hAnsi="Arial"/>
          <w:b/>
          <w:sz w:val="24"/>
          <w:szCs w:val="24"/>
        </w:rPr>
      </w:pPr>
      <w:r w:rsidRPr="00902CBF">
        <w:rPr>
          <w:rFonts w:ascii="Arial" w:hAnsi="Arial"/>
          <w:b/>
          <w:sz w:val="24"/>
          <w:szCs w:val="24"/>
        </w:rPr>
        <w:t xml:space="preserve">Agenda Item </w:t>
      </w:r>
      <w:r w:rsidR="00AF2E6C" w:rsidRPr="00902CBF">
        <w:rPr>
          <w:rFonts w:ascii="Arial" w:hAnsi="Arial"/>
          <w:b/>
          <w:sz w:val="24"/>
          <w:szCs w:val="24"/>
        </w:rPr>
        <w:t>:</w:t>
      </w:r>
      <w:r w:rsidR="00AF2E6C" w:rsidRPr="00902CBF">
        <w:rPr>
          <w:rFonts w:ascii="Arial" w:hAnsi="Arial"/>
          <w:b/>
          <w:sz w:val="24"/>
          <w:szCs w:val="24"/>
        </w:rPr>
        <w:tab/>
      </w:r>
      <w:r w:rsidR="00AF2E6C" w:rsidRPr="00902CBF">
        <w:rPr>
          <w:rFonts w:ascii="Arial" w:hAnsi="Arial"/>
          <w:b/>
          <w:sz w:val="24"/>
          <w:szCs w:val="24"/>
        </w:rPr>
        <w:tab/>
      </w:r>
      <w:r w:rsidR="000278CC" w:rsidRPr="00902CBF">
        <w:rPr>
          <w:rFonts w:ascii="Arial" w:hAnsi="Arial"/>
          <w:b/>
          <w:sz w:val="24"/>
          <w:szCs w:val="24"/>
        </w:rPr>
        <w:t>5</w:t>
      </w:r>
      <w:r w:rsidR="00206344" w:rsidRPr="00902CBF">
        <w:rPr>
          <w:rFonts w:ascii="Arial" w:hAnsi="Arial"/>
          <w:b/>
          <w:sz w:val="24"/>
          <w:szCs w:val="24"/>
        </w:rPr>
        <w:t>.4</w:t>
      </w:r>
    </w:p>
    <w:p w14:paraId="407F3D36" w14:textId="77777777" w:rsidR="00AF2E6C" w:rsidRPr="00FA0731" w:rsidRDefault="00AF2E6C" w:rsidP="00AF2E6C">
      <w:pPr>
        <w:tabs>
          <w:tab w:val="left" w:pos="567"/>
        </w:tabs>
        <w:rPr>
          <w:rFonts w:ascii="Arial" w:hAnsi="Arial"/>
          <w:b/>
          <w:sz w:val="24"/>
          <w:szCs w:val="24"/>
          <w:lang w:val="fr-FR"/>
        </w:rPr>
      </w:pPr>
      <w:r w:rsidRPr="00FA0731">
        <w:rPr>
          <w:rFonts w:ascii="Arial" w:hAnsi="Arial"/>
          <w:b/>
          <w:sz w:val="24"/>
          <w:szCs w:val="24"/>
          <w:lang w:val="fr-FR"/>
        </w:rPr>
        <w:t>Source:</w:t>
      </w:r>
      <w:r w:rsidRPr="00FA0731">
        <w:rPr>
          <w:rFonts w:ascii="Arial" w:hAnsi="Arial"/>
          <w:b/>
          <w:sz w:val="24"/>
          <w:szCs w:val="24"/>
          <w:lang w:val="fr-FR"/>
        </w:rPr>
        <w:tab/>
      </w:r>
      <w:r w:rsidRPr="00FA0731">
        <w:rPr>
          <w:rFonts w:ascii="Arial" w:hAnsi="Arial"/>
          <w:b/>
          <w:sz w:val="24"/>
          <w:szCs w:val="24"/>
          <w:lang w:val="fr-FR"/>
        </w:rPr>
        <w:tab/>
      </w:r>
      <w:r w:rsidRPr="00FA0731">
        <w:rPr>
          <w:rFonts w:ascii="Arial" w:hAnsi="Arial"/>
          <w:b/>
          <w:sz w:val="24"/>
          <w:szCs w:val="24"/>
          <w:lang w:val="fr-FR"/>
        </w:rPr>
        <w:tab/>
      </w:r>
      <w:r w:rsidR="008213B2" w:rsidRPr="00FA0731">
        <w:rPr>
          <w:rFonts w:ascii="Arial" w:hAnsi="Arial"/>
          <w:b/>
          <w:sz w:val="24"/>
          <w:szCs w:val="24"/>
          <w:lang w:val="fr-FR"/>
        </w:rPr>
        <w:t xml:space="preserve">ETSI </w:t>
      </w:r>
      <w:r w:rsidRPr="00FA0731">
        <w:rPr>
          <w:rFonts w:ascii="Arial" w:hAnsi="Arial"/>
          <w:b/>
          <w:sz w:val="24"/>
          <w:szCs w:val="24"/>
          <w:lang w:val="fr-FR"/>
        </w:rPr>
        <w:t>MCC (TSG-RAN WG4)</w:t>
      </w:r>
    </w:p>
    <w:p w14:paraId="6C5C18BB" w14:textId="77777777" w:rsidR="00AF2E6C" w:rsidRPr="008822A1" w:rsidRDefault="00AF2E6C" w:rsidP="00AF2E6C">
      <w:pPr>
        <w:tabs>
          <w:tab w:val="left" w:pos="567"/>
        </w:tabs>
        <w:rPr>
          <w:rFonts w:ascii="Arial" w:hAnsi="Arial"/>
          <w:b/>
          <w:sz w:val="24"/>
          <w:szCs w:val="24"/>
        </w:rPr>
      </w:pPr>
      <w:r w:rsidRPr="008822A1">
        <w:rPr>
          <w:rFonts w:ascii="Arial" w:hAnsi="Arial"/>
          <w:b/>
          <w:sz w:val="24"/>
          <w:szCs w:val="24"/>
        </w:rPr>
        <w:t>Title:</w:t>
      </w:r>
      <w:r w:rsidRPr="008822A1">
        <w:rPr>
          <w:rFonts w:ascii="Arial" w:hAnsi="Arial"/>
          <w:b/>
          <w:sz w:val="24"/>
          <w:szCs w:val="24"/>
        </w:rPr>
        <w:tab/>
      </w:r>
      <w:r w:rsidRPr="008822A1">
        <w:rPr>
          <w:rFonts w:ascii="Arial" w:hAnsi="Arial"/>
          <w:b/>
          <w:sz w:val="24"/>
          <w:szCs w:val="24"/>
        </w:rPr>
        <w:tab/>
      </w:r>
      <w:r w:rsidRPr="008822A1">
        <w:rPr>
          <w:rFonts w:ascii="Arial" w:hAnsi="Arial"/>
          <w:b/>
          <w:sz w:val="24"/>
          <w:szCs w:val="24"/>
        </w:rPr>
        <w:tab/>
        <w:t>List of CRs</w:t>
      </w:r>
      <w:r w:rsidR="008213B2" w:rsidRPr="008822A1">
        <w:rPr>
          <w:rFonts w:ascii="Arial" w:hAnsi="Arial"/>
          <w:b/>
          <w:sz w:val="24"/>
          <w:szCs w:val="24"/>
        </w:rPr>
        <w:t xml:space="preserve"> from RAN WG4</w:t>
      </w:r>
    </w:p>
    <w:p w14:paraId="242DAF27" w14:textId="77777777" w:rsidR="00AF2E6C" w:rsidRPr="008822A1" w:rsidRDefault="00AF2E6C" w:rsidP="001D3D23">
      <w:pPr>
        <w:tabs>
          <w:tab w:val="left" w:pos="567"/>
        </w:tabs>
        <w:rPr>
          <w:rFonts w:ascii="Arial" w:hAnsi="Arial"/>
          <w:b/>
          <w:sz w:val="24"/>
          <w:szCs w:val="24"/>
        </w:rPr>
      </w:pPr>
      <w:r w:rsidRPr="008822A1">
        <w:rPr>
          <w:rFonts w:ascii="Arial" w:hAnsi="Arial"/>
          <w:b/>
          <w:sz w:val="24"/>
          <w:szCs w:val="24"/>
        </w:rPr>
        <w:t>Document for:</w:t>
      </w:r>
      <w:r w:rsidRPr="008822A1">
        <w:rPr>
          <w:rFonts w:ascii="Arial" w:hAnsi="Arial"/>
          <w:b/>
          <w:sz w:val="24"/>
          <w:szCs w:val="24"/>
        </w:rPr>
        <w:tab/>
      </w:r>
      <w:r w:rsidRPr="008822A1">
        <w:rPr>
          <w:rFonts w:ascii="Arial" w:hAnsi="Arial"/>
          <w:b/>
          <w:sz w:val="24"/>
          <w:szCs w:val="24"/>
        </w:rPr>
        <w:tab/>
      </w:r>
      <w:r w:rsidR="001D3D23" w:rsidRPr="008822A1">
        <w:rPr>
          <w:rFonts w:ascii="Arial" w:hAnsi="Arial"/>
          <w:b/>
          <w:sz w:val="24"/>
          <w:szCs w:val="24"/>
        </w:rPr>
        <w:t>Information</w:t>
      </w:r>
    </w:p>
    <w:p w14:paraId="6CB6A4C0" w14:textId="6193947F" w:rsidR="009B172F" w:rsidRPr="00C960CD" w:rsidRDefault="001C1E98" w:rsidP="00C960CD">
      <w:pPr>
        <w:pStyle w:val="Heading3"/>
        <w:keepNext w:val="0"/>
        <w:keepLines w:val="0"/>
        <w:widowControl w:val="0"/>
        <w:rPr>
          <w:rFonts w:eastAsia="MS Mincho"/>
        </w:rPr>
      </w:pPr>
      <w:r w:rsidRPr="008822A1">
        <w:br w:type="page"/>
      </w:r>
      <w:r w:rsidR="00902CBF">
        <w:rPr>
          <w:rFonts w:eastAsia="MS Mincho"/>
        </w:rPr>
        <w:lastRenderedPageBreak/>
        <w:t>9</w:t>
      </w:r>
      <w:r w:rsidR="00902CBF">
        <w:rPr>
          <w:rFonts w:eastAsia="MS Mincho"/>
        </w:rPr>
        <w:tab/>
        <w:t>NR</w:t>
      </w:r>
    </w:p>
    <w:p w14:paraId="2FDBC0BE" w14:textId="26CDA9FF" w:rsidR="00AB00A6" w:rsidRDefault="00AB00A6" w:rsidP="00F67B35">
      <w:pPr>
        <w:pStyle w:val="Heading3"/>
        <w:rPr>
          <w:sz w:val="14"/>
          <w:szCs w:val="16"/>
        </w:rPr>
      </w:pPr>
      <w:r>
        <w:t>9.3.2</w:t>
      </w:r>
      <w:r>
        <w:tab/>
        <w:t xml:space="preserve">Cross Link Interference (CLI) handling and Remote Interference Management (RIM) for NR </w:t>
      </w:r>
      <w:r>
        <w:rPr>
          <w:sz w:val="14"/>
          <w:szCs w:val="16"/>
        </w:rPr>
        <w:t>[RAN1 WI: NR_CLI_RIM]</w:t>
      </w:r>
    </w:p>
    <w:p w14:paraId="3AFF67D7" w14:textId="43F1E4DC" w:rsidR="00F67B35" w:rsidRPr="00F67B35" w:rsidRDefault="00F67B35" w:rsidP="00F67B35">
      <w:pPr>
        <w:rPr>
          <w:rFonts w:ascii="Arial" w:hAnsi="Arial" w:cs="Arial"/>
          <w:b/>
          <w:bCs/>
          <w:sz w:val="24"/>
          <w:szCs w:val="24"/>
        </w:rPr>
      </w:pPr>
      <w:r w:rsidRPr="00F67B35">
        <w:rPr>
          <w:rFonts w:ascii="Arial" w:hAnsi="Arial" w:cs="Arial"/>
          <w:b/>
          <w:bCs/>
          <w:sz w:val="24"/>
          <w:szCs w:val="24"/>
        </w:rPr>
        <w:t>RP-200370</w:t>
      </w:r>
      <w:r w:rsidRPr="00F67B35">
        <w:rPr>
          <w:rFonts w:ascii="Arial" w:hAnsi="Arial" w:cs="Arial"/>
          <w:b/>
          <w:bCs/>
          <w:sz w:val="24"/>
          <w:szCs w:val="24"/>
        </w:rPr>
        <w:tab/>
        <w:t>RAN4 CRs for Cross Link Interference (CLI) handling and Remote Interference Management (RIM) for NR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F67B35" w14:paraId="17143636" w14:textId="77777777" w:rsidTr="00F67B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24961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9FB2E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9FEBA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2034A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91D29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4A0EA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21F8C9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520D1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CDE00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198714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5FC5D6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3565BB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B8C793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F67B35" w14:paraId="6758FBEB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7084AA" w14:textId="77777777" w:rsidR="00F67B35" w:rsidRDefault="00F67B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E5FCC" w14:textId="77777777" w:rsidR="00F67B35" w:rsidRDefault="00F67B35">
            <w:r>
              <w:rPr>
                <w:sz w:val="16"/>
                <w:szCs w:val="16"/>
              </w:rPr>
              <w:t>0545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CE00A2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FB136E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52EDE" w14:textId="77777777" w:rsidR="00F67B35" w:rsidRDefault="00F67B35">
            <w:r>
              <w:rPr>
                <w:sz w:val="16"/>
                <w:szCs w:val="16"/>
              </w:rPr>
              <w:t>CR on CLI measurement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3AE33" w14:textId="77777777" w:rsidR="00F67B35" w:rsidRDefault="00F67B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BEB32A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EC4DE4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4F295" w14:textId="77777777" w:rsidR="00F67B35" w:rsidRDefault="00F67B35">
            <w:r>
              <w:rPr>
                <w:sz w:val="16"/>
                <w:szCs w:val="16"/>
              </w:rPr>
              <w:t>R4-2002220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8AEDEE" w14:textId="77777777" w:rsidR="00F67B35" w:rsidRDefault="00F67B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D6BF50" w14:textId="77777777" w:rsidR="00F67B35" w:rsidRDefault="00F67B35">
            <w:r>
              <w:rPr>
                <w:sz w:val="16"/>
                <w:szCs w:val="16"/>
              </w:rPr>
              <w:t>NR_CLI_RIM-Core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766A01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CD91A4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013B153A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C5612D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2DF063" w14:textId="77777777" w:rsidR="00F67B35" w:rsidRDefault="00F67B35">
            <w:r>
              <w:rPr>
                <w:sz w:val="16"/>
                <w:szCs w:val="16"/>
              </w:rPr>
              <w:t>0546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BD52B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DD85DF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659F23" w14:textId="77777777" w:rsidR="00F67B35" w:rsidRDefault="00F67B35">
            <w:r>
              <w:rPr>
                <w:sz w:val="16"/>
                <w:szCs w:val="16"/>
              </w:rPr>
              <w:t>CR on CLI measurement accuracy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70DD4" w14:textId="77777777" w:rsidR="00F67B35" w:rsidRDefault="00F67B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A71A1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E611D2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66115" w14:textId="77777777" w:rsidR="00F67B35" w:rsidRDefault="00F67B35">
            <w:r>
              <w:rPr>
                <w:sz w:val="16"/>
                <w:szCs w:val="16"/>
              </w:rPr>
              <w:t>R4-2002254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73A86" w14:textId="77777777" w:rsidR="00F67B35" w:rsidRDefault="00F67B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CDCA0" w14:textId="77777777" w:rsidR="00F67B35" w:rsidRDefault="00F67B35">
            <w:r>
              <w:rPr>
                <w:sz w:val="16"/>
                <w:szCs w:val="16"/>
              </w:rPr>
              <w:t>NR_CLI_RIM-Perf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88DDEF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B704AC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0965B860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AA0445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2BFBB" w14:textId="77777777" w:rsidR="00F67B35" w:rsidRDefault="00F67B35">
            <w:r>
              <w:rPr>
                <w:sz w:val="16"/>
                <w:szCs w:val="16"/>
              </w:rPr>
              <w:t>0582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2471E" w14:textId="77777777" w:rsidR="00F67B35" w:rsidRDefault="00F67B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DF301A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4525FF" w14:textId="77777777" w:rsidR="00F67B35" w:rsidRDefault="00F67B35">
            <w:r>
              <w:rPr>
                <w:sz w:val="16"/>
                <w:szCs w:val="16"/>
              </w:rPr>
              <w:t>CR for conditions for cross link interference measurements (section B)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F653A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B47C0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C56E3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8DF68B" w14:textId="77777777" w:rsidR="00F67B35" w:rsidRDefault="00F67B35">
            <w:r>
              <w:rPr>
                <w:sz w:val="16"/>
                <w:szCs w:val="16"/>
              </w:rPr>
              <w:t>R4-2002255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7EF31" w14:textId="77777777" w:rsidR="00F67B35" w:rsidRDefault="00F67B35">
            <w:r>
              <w:rPr>
                <w:sz w:val="16"/>
                <w:szCs w:val="16"/>
              </w:rPr>
              <w:t>LGE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DFE338" w14:textId="77777777" w:rsidR="00F67B35" w:rsidRDefault="00F67B35">
            <w:r>
              <w:rPr>
                <w:sz w:val="16"/>
                <w:szCs w:val="16"/>
              </w:rPr>
              <w:t>NR_CLI_RIM-Perf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1CD2EE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D4CA68" w14:textId="77777777" w:rsidR="00F67B35" w:rsidRDefault="00F67B35">
            <w:pPr>
              <w:rPr>
                <w:sz w:val="16"/>
                <w:szCs w:val="16"/>
              </w:rPr>
            </w:pPr>
          </w:p>
        </w:tc>
      </w:tr>
    </w:tbl>
    <w:p w14:paraId="31E59A99" w14:textId="77777777" w:rsidR="00F67B35" w:rsidRPr="00F67B35" w:rsidRDefault="00F67B35" w:rsidP="00F67B35"/>
    <w:p w14:paraId="1C7DFC16" w14:textId="2EF93B58" w:rsidR="00AB00A6" w:rsidRDefault="00AB00A6" w:rsidP="00F67B35">
      <w:pPr>
        <w:pStyle w:val="Heading3"/>
        <w:rPr>
          <w:sz w:val="14"/>
          <w:szCs w:val="16"/>
        </w:rPr>
      </w:pPr>
      <w:r>
        <w:t>9.3.3</w:t>
      </w:r>
      <w:r>
        <w:tab/>
        <w:t xml:space="preserve">NR-based access to unlicensed spectrum </w:t>
      </w:r>
      <w:r>
        <w:rPr>
          <w:sz w:val="14"/>
          <w:szCs w:val="16"/>
        </w:rPr>
        <w:t>[RAN1 WI: NR_unlic]</w:t>
      </w:r>
    </w:p>
    <w:p w14:paraId="2A666E2B" w14:textId="0C42555B" w:rsidR="00F67B35" w:rsidRDefault="00F67B35" w:rsidP="00F67B35">
      <w:pPr>
        <w:rPr>
          <w:rFonts w:ascii="Arial" w:hAnsi="Arial" w:cs="Arial"/>
          <w:b/>
          <w:bCs/>
          <w:sz w:val="24"/>
          <w:szCs w:val="24"/>
        </w:rPr>
      </w:pPr>
      <w:r w:rsidRPr="00F67B35">
        <w:rPr>
          <w:rFonts w:ascii="Arial" w:hAnsi="Arial" w:cs="Arial"/>
          <w:b/>
          <w:bCs/>
          <w:sz w:val="24"/>
          <w:szCs w:val="24"/>
        </w:rPr>
        <w:t>RP-200371</w:t>
      </w:r>
      <w:r w:rsidRPr="00F67B35">
        <w:rPr>
          <w:rFonts w:ascii="Arial" w:hAnsi="Arial" w:cs="Arial"/>
          <w:b/>
          <w:bCs/>
          <w:sz w:val="24"/>
          <w:szCs w:val="24"/>
        </w:rPr>
        <w:tab/>
        <w:t>RAN4 CRs for NR-based access to unlicensed spectrum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F67B35" w14:paraId="06B240EA" w14:textId="77777777" w:rsidTr="00F67B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A548B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E46A02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C37F0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EE1BF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B4CC4C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0E3E1A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7131A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8AB512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5178D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9588FB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B4B37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56A5F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F2AC41C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F67B35" w14:paraId="3E0CD255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710335" w14:textId="77777777" w:rsidR="00F67B35" w:rsidRDefault="00F67B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4FCEB" w14:textId="77777777" w:rsidR="00F67B35" w:rsidRDefault="00F67B35">
            <w:r>
              <w:rPr>
                <w:sz w:val="16"/>
                <w:szCs w:val="16"/>
              </w:rPr>
              <w:t>0498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7962B" w14:textId="77777777" w:rsidR="00F67B35" w:rsidRDefault="00F67B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8BE72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EF88E" w14:textId="77777777" w:rsidR="00F67B35" w:rsidRDefault="00F67B35">
            <w:r>
              <w:rPr>
                <w:sz w:val="16"/>
                <w:szCs w:val="16"/>
              </w:rPr>
              <w:t>Updates to SA NR interruption requirements for NR-U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20A99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D4D18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F396CB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CB400" w14:textId="77777777" w:rsidR="00F67B35" w:rsidRDefault="00F67B35">
            <w:r>
              <w:rPr>
                <w:sz w:val="16"/>
                <w:szCs w:val="16"/>
              </w:rPr>
              <w:t>R4-2001395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C23E11" w14:textId="77777777" w:rsidR="00F67B35" w:rsidRDefault="00F67B3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D3D264" w14:textId="77777777" w:rsidR="00F67B35" w:rsidRDefault="00F67B35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3B135B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625969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033E57A5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EDE1C5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FB02B5" w14:textId="77777777" w:rsidR="00F67B35" w:rsidRDefault="00F67B35">
            <w:r>
              <w:rPr>
                <w:sz w:val="16"/>
                <w:szCs w:val="16"/>
              </w:rPr>
              <w:t>0558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A39FCF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36C208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BE9414" w14:textId="77777777" w:rsidR="00F67B35" w:rsidRDefault="00F67B35">
            <w:r>
              <w:rPr>
                <w:sz w:val="16"/>
                <w:szCs w:val="16"/>
              </w:rPr>
              <w:t>CR to 38.133 to address NR-U inter-RAT measurements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3C81C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0DC52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12343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E28346" w14:textId="77777777" w:rsidR="00F67B35" w:rsidRDefault="00F67B35">
            <w:r>
              <w:rPr>
                <w:sz w:val="16"/>
                <w:szCs w:val="16"/>
              </w:rPr>
              <w:t>R4-2002285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D30EA3" w14:textId="77777777" w:rsidR="00F67B35" w:rsidRDefault="00F67B3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566F1" w14:textId="77777777" w:rsidR="00F67B35" w:rsidRDefault="00F67B35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AB22B1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5E8C6F" w14:textId="77777777" w:rsidR="00F67B35" w:rsidRDefault="00F67B35">
            <w:pPr>
              <w:rPr>
                <w:sz w:val="16"/>
                <w:szCs w:val="16"/>
              </w:rPr>
            </w:pPr>
          </w:p>
        </w:tc>
      </w:tr>
    </w:tbl>
    <w:p w14:paraId="67D1397B" w14:textId="77777777" w:rsidR="00F67B35" w:rsidRPr="00F67B35" w:rsidRDefault="00F67B35" w:rsidP="00F67B35"/>
    <w:p w14:paraId="60E80446" w14:textId="79BB6508" w:rsidR="00AB00A6" w:rsidRDefault="00AB00A6" w:rsidP="00F67B35">
      <w:pPr>
        <w:pStyle w:val="Heading3"/>
        <w:rPr>
          <w:sz w:val="14"/>
          <w:szCs w:val="16"/>
        </w:rPr>
      </w:pPr>
      <w:r>
        <w:t>9.3.6</w:t>
      </w:r>
      <w:r>
        <w:tab/>
        <w:t xml:space="preserve">UE Power Saving in NR </w:t>
      </w:r>
      <w:r>
        <w:rPr>
          <w:sz w:val="14"/>
          <w:szCs w:val="16"/>
        </w:rPr>
        <w:t>[RAN1 WI: NR_UE_pow_sav]</w:t>
      </w:r>
    </w:p>
    <w:p w14:paraId="251FEF6D" w14:textId="343DFF45" w:rsidR="00F67B35" w:rsidRPr="00F67B35" w:rsidRDefault="00F67B35" w:rsidP="00F67B35">
      <w:pPr>
        <w:rPr>
          <w:rFonts w:ascii="Arial" w:hAnsi="Arial" w:cs="Arial"/>
          <w:b/>
          <w:bCs/>
          <w:sz w:val="24"/>
          <w:szCs w:val="24"/>
        </w:rPr>
      </w:pPr>
      <w:r w:rsidRPr="00F67B35">
        <w:rPr>
          <w:rFonts w:ascii="Arial" w:hAnsi="Arial" w:cs="Arial"/>
          <w:b/>
          <w:bCs/>
          <w:sz w:val="24"/>
          <w:szCs w:val="24"/>
        </w:rPr>
        <w:t>RP-200372</w:t>
      </w:r>
      <w:r w:rsidRPr="00F67B35">
        <w:rPr>
          <w:rFonts w:ascii="Arial" w:hAnsi="Arial" w:cs="Arial"/>
          <w:b/>
          <w:bCs/>
          <w:sz w:val="24"/>
          <w:szCs w:val="24"/>
        </w:rPr>
        <w:tab/>
        <w:t>RAN4 CRs for UE Power Saving in NR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F67B35" w14:paraId="45E2BDF2" w14:textId="77777777" w:rsidTr="00F67B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E24F71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0E8B2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FE1131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E66874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421A4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F81F51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D63F5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49C3E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EE3F94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09DA7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1009C9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54412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4546CE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F67B35" w14:paraId="25430AF2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9DD990" w14:textId="77777777" w:rsidR="00F67B35" w:rsidRDefault="00F67B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02B54" w14:textId="77777777" w:rsidR="00F67B35" w:rsidRDefault="00F67B35">
            <w:r>
              <w:rPr>
                <w:sz w:val="16"/>
                <w:szCs w:val="16"/>
              </w:rPr>
              <w:t>0455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AE9F7" w14:textId="77777777" w:rsidR="00F67B35" w:rsidRDefault="00F67B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E8843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E62E1" w14:textId="77777777" w:rsidR="00F67B35" w:rsidRDefault="00F67B35">
            <w:r>
              <w:rPr>
                <w:sz w:val="16"/>
                <w:szCs w:val="16"/>
              </w:rPr>
              <w:t>CR on RRM requirement for maximum MIMO layer adaptation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D44B5A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B67AD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A54996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4F55B" w14:textId="77777777" w:rsidR="00F67B35" w:rsidRDefault="00F67B35">
            <w:r>
              <w:rPr>
                <w:sz w:val="16"/>
                <w:szCs w:val="16"/>
              </w:rPr>
              <w:t>R4-2000602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57343" w14:textId="77777777" w:rsidR="00F67B35" w:rsidRDefault="00F67B35">
            <w:r>
              <w:rPr>
                <w:sz w:val="16"/>
                <w:szCs w:val="16"/>
              </w:rPr>
              <w:t>vivo,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38496" w14:textId="77777777" w:rsidR="00F67B35" w:rsidRDefault="00F67B35"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E277FC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21E45F" w14:textId="77777777" w:rsidR="00F67B35" w:rsidRDefault="00F67B35">
            <w:pPr>
              <w:rPr>
                <w:sz w:val="16"/>
                <w:szCs w:val="16"/>
              </w:rPr>
            </w:pPr>
          </w:p>
        </w:tc>
      </w:tr>
    </w:tbl>
    <w:p w14:paraId="4976C73E" w14:textId="77777777" w:rsidR="00F67B35" w:rsidRPr="00F67B35" w:rsidRDefault="00F67B35" w:rsidP="00F67B35"/>
    <w:p w14:paraId="3FF8DFF3" w14:textId="1425340A" w:rsidR="00AB00A6" w:rsidRDefault="00AB00A6" w:rsidP="00F67B35">
      <w:pPr>
        <w:pStyle w:val="Heading3"/>
        <w:rPr>
          <w:sz w:val="14"/>
          <w:szCs w:val="16"/>
        </w:rPr>
      </w:pPr>
      <w:r>
        <w:t>9.3.7</w:t>
      </w:r>
      <w:r>
        <w:tab/>
        <w:t xml:space="preserve">NR positioning support </w:t>
      </w:r>
      <w:r>
        <w:rPr>
          <w:sz w:val="14"/>
          <w:szCs w:val="16"/>
        </w:rPr>
        <w:t>[RAN1 WI: NR_pos]</w:t>
      </w:r>
    </w:p>
    <w:p w14:paraId="724A232B" w14:textId="29E6763F" w:rsidR="00F67B35" w:rsidRPr="00F67B35" w:rsidRDefault="00F67B35" w:rsidP="00F67B35">
      <w:pPr>
        <w:rPr>
          <w:rFonts w:ascii="Arial" w:hAnsi="Arial" w:cs="Arial"/>
          <w:b/>
          <w:bCs/>
          <w:sz w:val="24"/>
          <w:szCs w:val="24"/>
        </w:rPr>
      </w:pPr>
      <w:r w:rsidRPr="00F67B35">
        <w:rPr>
          <w:rFonts w:ascii="Arial" w:hAnsi="Arial" w:cs="Arial"/>
          <w:b/>
          <w:bCs/>
          <w:sz w:val="24"/>
          <w:szCs w:val="24"/>
        </w:rPr>
        <w:t>RP-200373</w:t>
      </w:r>
      <w:r w:rsidRPr="00F67B35">
        <w:rPr>
          <w:rFonts w:ascii="Arial" w:hAnsi="Arial" w:cs="Arial"/>
          <w:b/>
          <w:bCs/>
          <w:sz w:val="24"/>
          <w:szCs w:val="24"/>
        </w:rPr>
        <w:tab/>
        <w:t>RAN4 CRs for NR positioning support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F67B35" w14:paraId="68853670" w14:textId="77777777" w:rsidTr="00F67B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55F3F4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7C9D53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AC5025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8B70DC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758475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96762DC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484A0B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4D63B6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F6FD2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5BB329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F529DB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5367A3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1BBB115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F67B35" w14:paraId="4B4D9AC4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864F49" w14:textId="77777777" w:rsidR="00F67B35" w:rsidRDefault="00F67B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C933E" w14:textId="77777777" w:rsidR="00F67B35" w:rsidRDefault="00F67B35">
            <w:r>
              <w:rPr>
                <w:sz w:val="16"/>
                <w:szCs w:val="16"/>
              </w:rPr>
              <w:t>0569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C95E54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4AE30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0B099B" w14:textId="77777777" w:rsidR="00F67B35" w:rsidRDefault="00F67B35">
            <w:r>
              <w:rPr>
                <w:sz w:val="16"/>
                <w:szCs w:val="16"/>
              </w:rPr>
              <w:t>NR E-CID measurement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7C528E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7E3DB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6D3355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71781" w14:textId="77777777" w:rsidR="00F67B35" w:rsidRDefault="00F67B35">
            <w:r>
              <w:rPr>
                <w:sz w:val="16"/>
                <w:szCs w:val="16"/>
              </w:rPr>
              <w:t>R4-2002288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2D583F" w14:textId="77777777" w:rsidR="00F67B35" w:rsidRDefault="00F67B3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F656A" w14:textId="77777777" w:rsidR="00F67B35" w:rsidRDefault="00F67B35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028F84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48861A" w14:textId="77777777" w:rsidR="00F67B35" w:rsidRDefault="00F67B35">
            <w:pPr>
              <w:rPr>
                <w:sz w:val="16"/>
                <w:szCs w:val="16"/>
              </w:rPr>
            </w:pPr>
          </w:p>
        </w:tc>
      </w:tr>
    </w:tbl>
    <w:p w14:paraId="095306B6" w14:textId="77777777" w:rsidR="00F67B35" w:rsidRPr="00F67B35" w:rsidRDefault="00F67B35" w:rsidP="00F67B35"/>
    <w:p w14:paraId="49B4440B" w14:textId="3163FA67" w:rsidR="00AB00A6" w:rsidRDefault="00AB00A6" w:rsidP="00F67B35">
      <w:pPr>
        <w:pStyle w:val="Heading3"/>
        <w:rPr>
          <w:sz w:val="14"/>
          <w:szCs w:val="16"/>
        </w:rPr>
      </w:pPr>
      <w:r>
        <w:lastRenderedPageBreak/>
        <w:t>9.3.8</w:t>
      </w:r>
      <w:r>
        <w:tab/>
        <w:t xml:space="preserve">5G V2X with NR sidelink </w:t>
      </w:r>
      <w:r>
        <w:rPr>
          <w:sz w:val="14"/>
          <w:szCs w:val="16"/>
        </w:rPr>
        <w:t>[RAN1 WI: 5G_V2X_NRSL]</w:t>
      </w:r>
    </w:p>
    <w:p w14:paraId="638A065A" w14:textId="2876F1FD" w:rsidR="00F67B35" w:rsidRPr="00F67B35" w:rsidRDefault="00F67B35" w:rsidP="00F67B35">
      <w:pPr>
        <w:rPr>
          <w:rFonts w:ascii="Arial" w:hAnsi="Arial" w:cs="Arial"/>
          <w:b/>
          <w:bCs/>
          <w:sz w:val="24"/>
          <w:szCs w:val="24"/>
        </w:rPr>
      </w:pPr>
      <w:r w:rsidRPr="00F67B35">
        <w:rPr>
          <w:rFonts w:ascii="Arial" w:hAnsi="Arial" w:cs="Arial"/>
          <w:b/>
          <w:bCs/>
          <w:sz w:val="24"/>
          <w:szCs w:val="24"/>
        </w:rPr>
        <w:t>RP-200374</w:t>
      </w:r>
      <w:r w:rsidRPr="00F67B35">
        <w:rPr>
          <w:rFonts w:ascii="Arial" w:hAnsi="Arial" w:cs="Arial"/>
          <w:b/>
          <w:bCs/>
          <w:sz w:val="24"/>
          <w:szCs w:val="24"/>
        </w:rPr>
        <w:tab/>
        <w:t>RAN4 CRs for 5G V2X with NR sidelink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F67B35" w14:paraId="68163EAC" w14:textId="77777777" w:rsidTr="00F67B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BA3A42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59AF4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A6CEBB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55806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2C9AA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36F12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CF6818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D960A0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5C8FE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0A3A9C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773F6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C805E5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696F3D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F67B35" w14:paraId="2B5D1BE3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6F4113" w14:textId="77777777" w:rsidR="00F67B35" w:rsidRDefault="00F67B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041A8" w14:textId="77777777" w:rsidR="00F67B35" w:rsidRDefault="00F67B35">
            <w:r>
              <w:rPr>
                <w:sz w:val="16"/>
                <w:szCs w:val="16"/>
              </w:rPr>
              <w:t>0452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39602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1EAB9C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AA5430" w14:textId="77777777" w:rsidR="00F67B35" w:rsidRDefault="00F67B35">
            <w:r>
              <w:rPr>
                <w:sz w:val="16"/>
                <w:szCs w:val="16"/>
              </w:rPr>
              <w:t>CR on interruption requirements for NR V2X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CB171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02D7E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3E14C3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F5C74" w14:textId="77777777" w:rsidR="00F67B35" w:rsidRDefault="00F67B35">
            <w:r>
              <w:rPr>
                <w:sz w:val="16"/>
                <w:szCs w:val="16"/>
              </w:rPr>
              <w:t>R4-2002256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7A78ED" w14:textId="77777777" w:rsidR="00F67B35" w:rsidRDefault="00F67B3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DEB12" w14:textId="77777777" w:rsidR="00F67B35" w:rsidRDefault="00F67B35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AFFC9D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7ADC2A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47CE2E1A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03AB22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8FEC2" w14:textId="77777777" w:rsidR="00F67B35" w:rsidRDefault="00F67B35">
            <w:r>
              <w:rPr>
                <w:sz w:val="16"/>
                <w:szCs w:val="16"/>
              </w:rPr>
              <w:t>0473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2364A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49783E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6C7AF" w14:textId="77777777" w:rsidR="00F67B35" w:rsidRDefault="00F67B35">
            <w:r>
              <w:rPr>
                <w:sz w:val="16"/>
                <w:szCs w:val="16"/>
              </w:rPr>
              <w:t>CR of NR V2X RRM(introduction &amp; reliability of GNSS signal)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730EF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D08AE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62DC78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0B897" w14:textId="77777777" w:rsidR="00F67B35" w:rsidRDefault="00F67B35">
            <w:r>
              <w:rPr>
                <w:sz w:val="16"/>
                <w:szCs w:val="16"/>
              </w:rPr>
              <w:t>R4-2002228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66043" w14:textId="77777777" w:rsidR="00F67B35" w:rsidRDefault="00F67B35">
            <w:r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790EE" w14:textId="77777777" w:rsidR="00F67B35" w:rsidRDefault="00F67B35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0FC2D8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B2B4C8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0CABA8B0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CB864B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BC5D5" w14:textId="77777777" w:rsidR="00F67B35" w:rsidRDefault="00F67B35">
            <w:r>
              <w:rPr>
                <w:sz w:val="16"/>
                <w:szCs w:val="16"/>
              </w:rPr>
              <w:t>0476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16D5F" w14:textId="77777777" w:rsidR="00F67B35" w:rsidRDefault="00F67B3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9DAC0E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DE670E" w14:textId="77777777" w:rsidR="00F67B35" w:rsidRDefault="00F67B35">
            <w:r>
              <w:rPr>
                <w:sz w:val="16"/>
                <w:szCs w:val="16"/>
              </w:rPr>
              <w:t>CR on NR V2X initiation SLSS 38.133 -R16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247959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02F70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8A8F0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B5E370" w14:textId="77777777" w:rsidR="00F67B35" w:rsidRDefault="00F67B35">
            <w:r>
              <w:rPr>
                <w:sz w:val="16"/>
                <w:szCs w:val="16"/>
              </w:rPr>
              <w:t>R4-2002342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E3413E" w14:textId="77777777" w:rsidR="00F67B35" w:rsidRDefault="00F67B3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A9D40" w14:textId="77777777" w:rsidR="00F67B35" w:rsidRDefault="00F67B35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7F5CCB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17A899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1B075208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7316C5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D4B33" w14:textId="77777777" w:rsidR="00F67B35" w:rsidRDefault="00F67B35">
            <w:r>
              <w:rPr>
                <w:sz w:val="16"/>
                <w:szCs w:val="16"/>
              </w:rPr>
              <w:t>0512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AAFE1" w14:textId="77777777" w:rsidR="00F67B35" w:rsidRDefault="00F67B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A2819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12D5B" w14:textId="77777777" w:rsidR="00F67B35" w:rsidRDefault="00F67B35">
            <w:r>
              <w:rPr>
                <w:sz w:val="16"/>
                <w:szCs w:val="16"/>
              </w:rPr>
              <w:t>CR on introducing UE sidelink timing requirements for NR V2X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55FA03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52BF7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548BA1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7D84B7" w14:textId="77777777" w:rsidR="00F67B35" w:rsidRDefault="00F67B35">
            <w:r>
              <w:rPr>
                <w:sz w:val="16"/>
                <w:szCs w:val="16"/>
              </w:rPr>
              <w:t>R4-2001575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594987" w14:textId="77777777" w:rsidR="00F67B35" w:rsidRDefault="00F67B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6B35B" w14:textId="77777777" w:rsidR="00F67B35" w:rsidRDefault="00F67B35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FB98CD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21DC25" w14:textId="77777777" w:rsidR="00F67B35" w:rsidRDefault="00F67B35">
            <w:pPr>
              <w:rPr>
                <w:sz w:val="16"/>
                <w:szCs w:val="16"/>
              </w:rPr>
            </w:pPr>
          </w:p>
        </w:tc>
      </w:tr>
    </w:tbl>
    <w:p w14:paraId="762E3CAA" w14:textId="77777777" w:rsidR="00F67B35" w:rsidRPr="00F67B35" w:rsidRDefault="00F67B35" w:rsidP="00F67B35"/>
    <w:p w14:paraId="23A340E0" w14:textId="415D320B" w:rsidR="00AB00A6" w:rsidRDefault="00AB00A6" w:rsidP="00AB00A6">
      <w:pPr>
        <w:pStyle w:val="Heading5"/>
        <w:keepNext w:val="0"/>
        <w:keepLines w:val="0"/>
        <w:widowControl w:val="0"/>
        <w:spacing w:before="0" w:after="0"/>
        <w:rPr>
          <w:sz w:val="14"/>
          <w:szCs w:val="16"/>
        </w:rPr>
      </w:pPr>
      <w:r w:rsidRPr="00F67B35">
        <w:rPr>
          <w:sz w:val="28"/>
        </w:rPr>
        <w:t>9.3.9</w:t>
      </w:r>
      <w:r w:rsidRPr="00F67B35">
        <w:rPr>
          <w:sz w:val="28"/>
        </w:rPr>
        <w:tab/>
        <w:t xml:space="preserve">NR Mobility Enhancements </w:t>
      </w:r>
      <w:r>
        <w:rPr>
          <w:sz w:val="20"/>
        </w:rPr>
        <w:t>[</w:t>
      </w:r>
      <w:r>
        <w:rPr>
          <w:sz w:val="14"/>
          <w:szCs w:val="16"/>
        </w:rPr>
        <w:t>RAN2 WI: NR_Mob_enh]</w:t>
      </w:r>
    </w:p>
    <w:p w14:paraId="2F55AD95" w14:textId="330508AB" w:rsidR="00F67B35" w:rsidRPr="00F67B35" w:rsidRDefault="00F67B35" w:rsidP="00F67B35">
      <w:pPr>
        <w:rPr>
          <w:rFonts w:ascii="Arial" w:hAnsi="Arial" w:cs="Arial"/>
          <w:b/>
          <w:bCs/>
          <w:sz w:val="24"/>
          <w:szCs w:val="24"/>
        </w:rPr>
      </w:pPr>
      <w:r w:rsidRPr="00F67B35">
        <w:rPr>
          <w:rFonts w:ascii="Arial" w:hAnsi="Arial" w:cs="Arial"/>
          <w:b/>
          <w:bCs/>
          <w:sz w:val="24"/>
          <w:szCs w:val="24"/>
        </w:rPr>
        <w:t>RP-200375</w:t>
      </w:r>
      <w:r w:rsidRPr="00F67B35">
        <w:rPr>
          <w:rFonts w:ascii="Arial" w:hAnsi="Arial" w:cs="Arial"/>
          <w:b/>
          <w:bCs/>
          <w:sz w:val="24"/>
          <w:szCs w:val="24"/>
        </w:rPr>
        <w:tab/>
        <w:t>RAN4 CRs for NR Mobility Enhancements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F67B35" w14:paraId="000307EB" w14:textId="77777777" w:rsidTr="00F67B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49476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450C18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EDA7B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49189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420ACA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A4B35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81B14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7BD1DA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2E9433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F85A0B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A338F3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CCC421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98CF79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F67B35" w14:paraId="447A7C37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536E5B" w14:textId="77777777" w:rsidR="00F67B35" w:rsidRDefault="00F67B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BD6471" w14:textId="77777777" w:rsidR="00F67B35" w:rsidRDefault="00F67B35">
            <w:r>
              <w:rPr>
                <w:sz w:val="16"/>
                <w:szCs w:val="16"/>
              </w:rPr>
              <w:t>0437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2FA04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FE14B3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6D03CA" w14:textId="77777777" w:rsidR="00F67B35" w:rsidRDefault="00F67B35">
            <w:r>
              <w:rPr>
                <w:sz w:val="16"/>
                <w:szCs w:val="16"/>
              </w:rPr>
              <w:t>CR for Conditional PSCell addition/change RRM requirement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3715A0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4592A3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74631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C8A83" w14:textId="77777777" w:rsidR="00F67B35" w:rsidRDefault="00F67B35">
            <w:r>
              <w:rPr>
                <w:sz w:val="16"/>
                <w:szCs w:val="16"/>
              </w:rPr>
              <w:t>R4-2002226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8A8CB8" w14:textId="77777777" w:rsidR="00F67B35" w:rsidRDefault="00F67B35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45537A" w14:textId="77777777" w:rsidR="00F67B35" w:rsidRDefault="00F67B35">
            <w:r>
              <w:rPr>
                <w:sz w:val="16"/>
                <w:szCs w:val="16"/>
              </w:rPr>
              <w:t>NR_Mob_enh-Core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A020A0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106188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4F530DAE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FC33B5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58658B" w14:textId="77777777" w:rsidR="00F67B35" w:rsidRDefault="00F67B35">
            <w:r>
              <w:rPr>
                <w:sz w:val="16"/>
                <w:szCs w:val="16"/>
              </w:rPr>
              <w:t>0511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3C6794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E69B0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9655E" w14:textId="77777777" w:rsidR="00F67B35" w:rsidRDefault="00F67B35">
            <w:r>
              <w:rPr>
                <w:sz w:val="16"/>
                <w:szCs w:val="16"/>
              </w:rPr>
              <w:t>CR on DAPS handover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82BE97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64881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A81F54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C6C8A3" w14:textId="77777777" w:rsidR="00F67B35" w:rsidRDefault="00F67B35">
            <w:r>
              <w:rPr>
                <w:sz w:val="16"/>
                <w:szCs w:val="16"/>
              </w:rPr>
              <w:t>R4-2002223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BD701" w14:textId="77777777" w:rsidR="00F67B35" w:rsidRDefault="00F67B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40745" w14:textId="77777777" w:rsidR="00F67B35" w:rsidRDefault="00F67B35">
            <w:r>
              <w:rPr>
                <w:sz w:val="16"/>
                <w:szCs w:val="16"/>
              </w:rPr>
              <w:t>NR_Mob_enh-Core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D7CDF8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0545C8" w14:textId="77777777" w:rsidR="00F67B35" w:rsidRDefault="00F67B35">
            <w:pPr>
              <w:rPr>
                <w:sz w:val="16"/>
                <w:szCs w:val="16"/>
              </w:rPr>
            </w:pPr>
          </w:p>
        </w:tc>
      </w:tr>
    </w:tbl>
    <w:p w14:paraId="632A61CF" w14:textId="77777777" w:rsidR="00F67B35" w:rsidRPr="00F67B35" w:rsidRDefault="00F67B35" w:rsidP="00F67B35"/>
    <w:p w14:paraId="48FC93E9" w14:textId="0D3E2CE2" w:rsidR="00AB00A6" w:rsidRDefault="00AB00A6" w:rsidP="00AB00A6">
      <w:pPr>
        <w:pStyle w:val="Heading5"/>
        <w:keepNext w:val="0"/>
        <w:keepLines w:val="0"/>
        <w:widowControl w:val="0"/>
        <w:spacing w:before="0" w:after="0"/>
        <w:rPr>
          <w:sz w:val="14"/>
          <w:szCs w:val="16"/>
        </w:rPr>
      </w:pPr>
      <w:r w:rsidRPr="00067CA5">
        <w:rPr>
          <w:sz w:val="28"/>
        </w:rPr>
        <w:t>9.3.10</w:t>
      </w:r>
      <w:r w:rsidRPr="00067CA5">
        <w:rPr>
          <w:sz w:val="28"/>
        </w:rPr>
        <w:tab/>
        <w:t xml:space="preserve">Multi-RAT Dual-Connectivity and Carrier Aggregation enhancements (LTE, NR) </w:t>
      </w:r>
      <w:r w:rsidRPr="00067CA5">
        <w:rPr>
          <w:sz w:val="28"/>
        </w:rPr>
        <w:br/>
      </w:r>
      <w:r>
        <w:rPr>
          <w:sz w:val="14"/>
          <w:szCs w:val="16"/>
        </w:rPr>
        <w:t>[RAN2 WI: LTE_NR_DC_CA_enh]</w:t>
      </w:r>
    </w:p>
    <w:p w14:paraId="254C9C44" w14:textId="4050D6A1" w:rsidR="00067CA5" w:rsidRPr="00067CA5" w:rsidRDefault="00067CA5" w:rsidP="00067CA5">
      <w:pPr>
        <w:rPr>
          <w:rFonts w:ascii="Arial" w:hAnsi="Arial" w:cs="Arial"/>
          <w:b/>
          <w:bCs/>
          <w:sz w:val="24"/>
          <w:szCs w:val="24"/>
        </w:rPr>
      </w:pPr>
      <w:r w:rsidRPr="00067CA5">
        <w:rPr>
          <w:rFonts w:ascii="Arial" w:hAnsi="Arial" w:cs="Arial"/>
          <w:b/>
          <w:bCs/>
          <w:sz w:val="24"/>
          <w:szCs w:val="24"/>
        </w:rPr>
        <w:t>RP-200406</w:t>
      </w:r>
      <w:r w:rsidRPr="00067CA5">
        <w:rPr>
          <w:rFonts w:ascii="Arial" w:hAnsi="Arial" w:cs="Arial"/>
          <w:b/>
          <w:bCs/>
          <w:sz w:val="24"/>
          <w:szCs w:val="24"/>
        </w:rPr>
        <w:tab/>
        <w:t>RAN4 CRs for Multi-RAT Dual-Connectivity and Carrier Aggregation enhancements (LTE, NR)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67CA5" w14:paraId="7F186504" w14:textId="77777777" w:rsidTr="00067CA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68375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1F8163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B36DB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84A22E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4E87F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C3E779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9402BE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3A2FEE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4D8F82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F874419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4C2CB3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5BC30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755512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67CA5" w14:paraId="3DAE849A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E84EB3" w14:textId="77777777" w:rsidR="00067CA5" w:rsidRDefault="00067CA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019CC" w14:textId="77777777" w:rsidR="00067CA5" w:rsidRDefault="00067CA5">
            <w:r>
              <w:rPr>
                <w:sz w:val="16"/>
                <w:szCs w:val="16"/>
              </w:rPr>
              <w:t>0547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A68C0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145B8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C97FC" w14:textId="77777777" w:rsidR="00067CA5" w:rsidRDefault="00067CA5">
            <w:r>
              <w:rPr>
                <w:sz w:val="16"/>
                <w:szCs w:val="16"/>
              </w:rPr>
              <w:t>CR on Interruptions at SCell activation/deactivation in async NR-DC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9F66D9" w14:textId="77777777" w:rsidR="00067CA5" w:rsidRDefault="00067C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99DE6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B5F30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F9E16" w14:textId="77777777" w:rsidR="00067CA5" w:rsidRDefault="00067CA5">
            <w:r>
              <w:rPr>
                <w:sz w:val="16"/>
                <w:szCs w:val="16"/>
              </w:rPr>
              <w:t>R4-2001626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D09054" w14:textId="77777777" w:rsidR="00067CA5" w:rsidRDefault="00067C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3DB44A" w14:textId="77777777" w:rsidR="00067CA5" w:rsidRDefault="00067CA5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3A698D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F02B00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55F3A38F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21ED79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A01985" w14:textId="77777777" w:rsidR="00067CA5" w:rsidRDefault="00067CA5">
            <w:r>
              <w:rPr>
                <w:sz w:val="16"/>
                <w:szCs w:val="16"/>
              </w:rPr>
              <w:t>0548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FBFC9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6D4BE5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59425" w14:textId="77777777" w:rsidR="00067CA5" w:rsidRDefault="00067CA5">
            <w:r>
              <w:rPr>
                <w:sz w:val="16"/>
                <w:szCs w:val="16"/>
              </w:rPr>
              <w:t>CR on direct SCell activation delay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0FDFA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C0B94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50999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CE34D0" w14:textId="77777777" w:rsidR="00067CA5" w:rsidRDefault="00067CA5">
            <w:r>
              <w:rPr>
                <w:sz w:val="16"/>
                <w:szCs w:val="16"/>
              </w:rPr>
              <w:t>R4-2002237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CB733" w14:textId="77777777" w:rsidR="00067CA5" w:rsidRDefault="00067C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CFCBE" w14:textId="77777777" w:rsidR="00067CA5" w:rsidRDefault="00067CA5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98B700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B15AC2" w14:textId="77777777" w:rsidR="00067CA5" w:rsidRDefault="00067CA5">
            <w:pPr>
              <w:rPr>
                <w:sz w:val="16"/>
                <w:szCs w:val="16"/>
              </w:rPr>
            </w:pPr>
          </w:p>
        </w:tc>
      </w:tr>
    </w:tbl>
    <w:p w14:paraId="7846C0DE" w14:textId="77777777" w:rsidR="00067CA5" w:rsidRPr="00067CA5" w:rsidRDefault="00067CA5" w:rsidP="00067CA5"/>
    <w:p w14:paraId="081CF211" w14:textId="69455CE0" w:rsidR="00AB00A6" w:rsidRDefault="00AB00A6" w:rsidP="00C960CD">
      <w:pPr>
        <w:pStyle w:val="Heading3"/>
        <w:rPr>
          <w:sz w:val="14"/>
          <w:szCs w:val="16"/>
        </w:rPr>
      </w:pPr>
      <w:r>
        <w:t>9.3.12</w:t>
      </w:r>
      <w:r>
        <w:tab/>
      </w:r>
      <w:bookmarkStart w:id="0" w:name="_Hlk34993442"/>
      <w:r>
        <w:t>Single Radio Voice Call Continuity from 5G to 3G</w:t>
      </w:r>
      <w:bookmarkEnd w:id="0"/>
      <w:r>
        <w:rPr>
          <w:sz w:val="14"/>
          <w:szCs w:val="16"/>
        </w:rPr>
        <w:t xml:space="preserve"> [RAN2 WI: SRVCC_NR_to_UMTS]</w:t>
      </w:r>
    </w:p>
    <w:p w14:paraId="2508E467" w14:textId="6CBA15EB" w:rsidR="00C960CD" w:rsidRPr="00C960CD" w:rsidRDefault="00C960CD" w:rsidP="00C960CD">
      <w:pPr>
        <w:rPr>
          <w:rFonts w:ascii="Arial" w:hAnsi="Arial" w:cs="Arial"/>
          <w:b/>
          <w:bCs/>
          <w:sz w:val="24"/>
          <w:szCs w:val="24"/>
        </w:rPr>
      </w:pPr>
      <w:r w:rsidRPr="00C960CD">
        <w:rPr>
          <w:rFonts w:ascii="Arial" w:hAnsi="Arial" w:cs="Arial"/>
          <w:b/>
          <w:bCs/>
          <w:sz w:val="24"/>
          <w:szCs w:val="24"/>
        </w:rPr>
        <w:t>RP-200376</w:t>
      </w:r>
      <w:r w:rsidRPr="00C960CD">
        <w:rPr>
          <w:rFonts w:ascii="Arial" w:hAnsi="Arial" w:cs="Arial"/>
          <w:b/>
          <w:bCs/>
          <w:sz w:val="24"/>
          <w:szCs w:val="24"/>
        </w:rPr>
        <w:tab/>
        <w:t>RAN4 CRs for Single Radio Voice Call Continuity from 5G to 3G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960CD" w14:paraId="77A38954" w14:textId="77777777" w:rsidTr="00C960C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213D4F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39DFAE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470A46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620734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BB45B0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6D24B7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2647AB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980DA9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51027B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D91B19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F17602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490218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DE2249D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960CD" w14:paraId="48758826" w14:textId="77777777" w:rsidTr="00C960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D843BD" w14:textId="77777777" w:rsidR="00C960CD" w:rsidRDefault="00C960C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B9CFA" w14:textId="77777777" w:rsidR="00C960CD" w:rsidRDefault="00C960CD">
            <w:r>
              <w:rPr>
                <w:sz w:val="16"/>
                <w:szCs w:val="16"/>
              </w:rPr>
              <w:t>0551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1EB34" w14:textId="77777777" w:rsidR="00C960CD" w:rsidRDefault="00C960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8EF34" w14:textId="77777777" w:rsidR="00C960CD" w:rsidRDefault="00C960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D520B" w14:textId="77777777" w:rsidR="00C960CD" w:rsidRDefault="00C960CD">
            <w:r>
              <w:rPr>
                <w:sz w:val="16"/>
                <w:szCs w:val="16"/>
              </w:rPr>
              <w:t>Correction on handover requirements for SRVCC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133A8" w14:textId="77777777" w:rsidR="00C960CD" w:rsidRDefault="00C960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78EB2" w14:textId="77777777" w:rsidR="00C960CD" w:rsidRDefault="00C960C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7A1443" w14:textId="77777777" w:rsidR="00C960CD" w:rsidRDefault="00C960C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6820C3" w14:textId="77777777" w:rsidR="00C960CD" w:rsidRDefault="00C960CD">
            <w:r>
              <w:rPr>
                <w:sz w:val="16"/>
                <w:szCs w:val="16"/>
              </w:rPr>
              <w:t>R4-2002240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DAB31" w14:textId="77777777" w:rsidR="00C960CD" w:rsidRDefault="00C960C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D1BD0" w14:textId="77777777" w:rsidR="00C960CD" w:rsidRDefault="00C960CD">
            <w:r>
              <w:rPr>
                <w:sz w:val="16"/>
                <w:szCs w:val="16"/>
              </w:rPr>
              <w:t>SRVCC_NR_to_UMTS-Core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00F06D" w14:textId="77777777" w:rsidR="00C960CD" w:rsidRDefault="00C960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146BBA" w14:textId="77777777" w:rsidR="00C960CD" w:rsidRDefault="00C960CD">
            <w:pPr>
              <w:rPr>
                <w:sz w:val="16"/>
                <w:szCs w:val="16"/>
              </w:rPr>
            </w:pPr>
          </w:p>
        </w:tc>
      </w:tr>
    </w:tbl>
    <w:p w14:paraId="39E7D1C1" w14:textId="77777777" w:rsidR="00C960CD" w:rsidRPr="00C960CD" w:rsidRDefault="00C960CD" w:rsidP="00C960CD"/>
    <w:p w14:paraId="09F7FEB5" w14:textId="674C0FF8" w:rsidR="00AB00A6" w:rsidRDefault="00AB00A6" w:rsidP="00F67B35">
      <w:pPr>
        <w:pStyle w:val="Heading3"/>
        <w:rPr>
          <w:sz w:val="14"/>
          <w:szCs w:val="16"/>
        </w:rPr>
      </w:pPr>
      <w:r>
        <w:lastRenderedPageBreak/>
        <w:t>9.3.17</w:t>
      </w:r>
      <w:r>
        <w:tab/>
        <w:t xml:space="preserve">RF requirements for NR frequency range 1 (FR1) </w:t>
      </w:r>
      <w:r>
        <w:rPr>
          <w:sz w:val="14"/>
          <w:szCs w:val="16"/>
        </w:rPr>
        <w:t>[RAN4 WI: NR_RF_FR1]</w:t>
      </w:r>
    </w:p>
    <w:p w14:paraId="6C0D8431" w14:textId="29AA8482" w:rsidR="00F67B35" w:rsidRPr="00F67B35" w:rsidRDefault="00F67B35" w:rsidP="00F67B35">
      <w:pPr>
        <w:rPr>
          <w:rFonts w:ascii="Arial" w:hAnsi="Arial" w:cs="Arial"/>
          <w:b/>
          <w:bCs/>
          <w:sz w:val="24"/>
          <w:szCs w:val="24"/>
        </w:rPr>
      </w:pPr>
      <w:r w:rsidRPr="00F67B35">
        <w:rPr>
          <w:rFonts w:ascii="Arial" w:hAnsi="Arial" w:cs="Arial"/>
          <w:b/>
          <w:bCs/>
          <w:sz w:val="24"/>
          <w:szCs w:val="24"/>
        </w:rPr>
        <w:t>RP-200377</w:t>
      </w:r>
      <w:r w:rsidRPr="00F67B35">
        <w:rPr>
          <w:rFonts w:ascii="Arial" w:hAnsi="Arial" w:cs="Arial"/>
          <w:b/>
          <w:bCs/>
          <w:sz w:val="24"/>
          <w:szCs w:val="24"/>
        </w:rPr>
        <w:tab/>
        <w:t>RAN4 CRs for RF requirements for NR frequency range 1 (FR1)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F67B35" w14:paraId="280715B0" w14:textId="77777777" w:rsidTr="00F67B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EF9EA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A65D22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4FD3D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7ECDE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AEC960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703E45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11A11A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5E399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D412D9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E3E320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8D29B9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869C04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C1BF809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F67B35" w14:paraId="0B74B489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D7BF0E" w14:textId="77777777" w:rsidR="00F67B35" w:rsidRDefault="00F67B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945D1" w14:textId="77777777" w:rsidR="00F67B35" w:rsidRDefault="00F67B35">
            <w:r>
              <w:rPr>
                <w:sz w:val="16"/>
                <w:szCs w:val="16"/>
              </w:rPr>
              <w:t>0201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83293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90E76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CB5A2" w14:textId="77777777" w:rsidR="00F67B35" w:rsidRDefault="00F67B35">
            <w:r>
              <w:rPr>
                <w:sz w:val="16"/>
                <w:szCs w:val="16"/>
              </w:rPr>
              <w:t>CR for 38.101-1 to introduce BCS1 for CA_n77C and CA_n78C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50EFDB" w14:textId="77777777" w:rsidR="00F67B35" w:rsidRDefault="00F67B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0E5C87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09B2E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E2260" w14:textId="77777777" w:rsidR="00F67B35" w:rsidRDefault="00F67B35">
            <w:r>
              <w:rPr>
                <w:sz w:val="16"/>
                <w:szCs w:val="16"/>
              </w:rPr>
              <w:t>R4-2002810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89C7F2" w14:textId="77777777" w:rsidR="00F67B35" w:rsidRDefault="00F67B35">
            <w:r>
              <w:rPr>
                <w:sz w:val="16"/>
                <w:szCs w:val="16"/>
              </w:rPr>
              <w:t>Huawei, HiSilicon, CKH IOD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84730" w14:textId="77777777" w:rsidR="00F67B35" w:rsidRDefault="00F67B35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5FBFBA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4AFA64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2EBC73E3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3E95F5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B9598" w14:textId="77777777" w:rsidR="00F67B35" w:rsidRDefault="00F67B35">
            <w:r>
              <w:rPr>
                <w:sz w:val="16"/>
                <w:szCs w:val="16"/>
              </w:rPr>
              <w:t>0239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76CDE5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5B6B0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FE5861" w14:textId="77777777" w:rsidR="00F67B35" w:rsidRDefault="00F67B35">
            <w:r>
              <w:rPr>
                <w:sz w:val="16"/>
                <w:szCs w:val="16"/>
              </w:rPr>
              <w:t>CR for TS 38.101-1: Corrections for n48 receiver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13DEF" w14:textId="77777777" w:rsidR="00F67B35" w:rsidRDefault="00F67B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1B23F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1FEC1B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B1C41E" w14:textId="77777777" w:rsidR="00F67B35" w:rsidRDefault="00F67B35">
            <w:r>
              <w:rPr>
                <w:sz w:val="16"/>
                <w:szCs w:val="16"/>
              </w:rPr>
              <w:t>R4-2002908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D7390" w14:textId="77777777" w:rsidR="00F67B35" w:rsidRDefault="00F67B3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072BC8" w14:textId="77777777" w:rsidR="00F67B35" w:rsidRDefault="00F67B35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279B01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725F3D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715E7467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B6A54F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F07303" w14:textId="77777777" w:rsidR="00F67B35" w:rsidRDefault="00F67B35">
            <w:r>
              <w:rPr>
                <w:sz w:val="16"/>
                <w:szCs w:val="16"/>
              </w:rPr>
              <w:t>0263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8ED1E" w14:textId="77777777" w:rsidR="00F67B35" w:rsidRDefault="00F67B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2D6620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3A561" w14:textId="77777777" w:rsidR="00F67B35" w:rsidRDefault="00F67B35">
            <w:r>
              <w:rPr>
                <w:sz w:val="16"/>
                <w:szCs w:val="16"/>
              </w:rPr>
              <w:t>CR for 38.101-1 almost contiguous resource allocation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C4637" w14:textId="77777777" w:rsidR="00F67B35" w:rsidRDefault="00F67B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E8CDE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ECECF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08A7B" w14:textId="77777777" w:rsidR="00F67B35" w:rsidRDefault="00F67B35">
            <w:r>
              <w:rPr>
                <w:sz w:val="16"/>
                <w:szCs w:val="16"/>
              </w:rPr>
              <w:t>R4-2001762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D5BC3" w14:textId="77777777" w:rsidR="00F67B35" w:rsidRDefault="00F67B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C621D5" w14:textId="77777777" w:rsidR="00F67B35" w:rsidRDefault="00F67B35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0CA1A0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A14846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502A6EF8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A47E7D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9570FA" w14:textId="77777777" w:rsidR="00F67B35" w:rsidRDefault="00F67B35">
            <w:r>
              <w:rPr>
                <w:sz w:val="16"/>
                <w:szCs w:val="16"/>
              </w:rPr>
              <w:t>0266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1C126B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FB666A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94DEA7" w14:textId="77777777" w:rsidR="00F67B35" w:rsidRDefault="00F67B35">
            <w:r>
              <w:rPr>
                <w:sz w:val="16"/>
                <w:szCs w:val="16"/>
              </w:rPr>
              <w:t>CR for intra-band CA configuration and DL requirement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E86F4" w14:textId="77777777" w:rsidR="00F67B35" w:rsidRDefault="00F67B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C3A1F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4E9E4A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1B4D5B" w14:textId="77777777" w:rsidR="00F67B35" w:rsidRDefault="00F67B35">
            <w:r>
              <w:rPr>
                <w:sz w:val="16"/>
                <w:szCs w:val="16"/>
              </w:rPr>
              <w:t>R4-2002811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3790B" w14:textId="77777777" w:rsidR="00F67B35" w:rsidRDefault="00F67B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F784CD" w14:textId="77777777" w:rsidR="00F67B35" w:rsidRDefault="00F67B35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AE4BDE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A1619C" w14:textId="77777777" w:rsidR="00F67B35" w:rsidRDefault="00F67B35">
            <w:pPr>
              <w:rPr>
                <w:sz w:val="16"/>
                <w:szCs w:val="16"/>
              </w:rPr>
            </w:pPr>
          </w:p>
        </w:tc>
      </w:tr>
    </w:tbl>
    <w:p w14:paraId="0DAA2E65" w14:textId="77777777" w:rsidR="00F67B35" w:rsidRPr="00F67B35" w:rsidRDefault="00F67B35" w:rsidP="00F67B35"/>
    <w:p w14:paraId="09F318C9" w14:textId="77777777" w:rsidR="00AB00A6" w:rsidRDefault="00AB00A6" w:rsidP="00AB00A6">
      <w:pPr>
        <w:pStyle w:val="Heading5"/>
        <w:keepNext w:val="0"/>
        <w:keepLines w:val="0"/>
        <w:widowControl w:val="0"/>
        <w:spacing w:before="0" w:after="0"/>
        <w:rPr>
          <w:sz w:val="20"/>
        </w:rPr>
      </w:pPr>
      <w:r>
        <w:rPr>
          <w:sz w:val="20"/>
        </w:rPr>
        <w:t>9.3.18</w:t>
      </w:r>
      <w:r>
        <w:rPr>
          <w:sz w:val="20"/>
        </w:rPr>
        <w:tab/>
        <w:t xml:space="preserve">Add support of NR DL 256QAM for frequency range 2 (FR2) </w:t>
      </w:r>
      <w:r>
        <w:rPr>
          <w:sz w:val="14"/>
          <w:szCs w:val="16"/>
        </w:rPr>
        <w:t>[RAN4 WI: NR_DL256QAM_FR2]</w:t>
      </w:r>
    </w:p>
    <w:p w14:paraId="4E0A7EE1" w14:textId="7186E2CC" w:rsidR="00AB00A6" w:rsidRDefault="00AB00A6" w:rsidP="00F67B35">
      <w:pPr>
        <w:pStyle w:val="Heading3"/>
        <w:rPr>
          <w:sz w:val="14"/>
          <w:szCs w:val="16"/>
        </w:rPr>
      </w:pPr>
      <w:r>
        <w:t>9.3.19</w:t>
      </w:r>
      <w:r>
        <w:tab/>
        <w:t xml:space="preserve">NR RF requirement enhancements for frequency range 2 (FR2) </w:t>
      </w:r>
      <w:r>
        <w:rPr>
          <w:sz w:val="14"/>
          <w:szCs w:val="16"/>
        </w:rPr>
        <w:t>[RAN4 WI: NR_RF_FR2_req_enh]</w:t>
      </w:r>
    </w:p>
    <w:p w14:paraId="5EB7A4D1" w14:textId="1D2DDC69" w:rsidR="00F67B35" w:rsidRPr="00F67B35" w:rsidRDefault="00F67B35" w:rsidP="00F67B35">
      <w:pPr>
        <w:rPr>
          <w:rFonts w:ascii="Arial" w:hAnsi="Arial" w:cs="Arial"/>
          <w:b/>
          <w:bCs/>
          <w:sz w:val="24"/>
          <w:szCs w:val="24"/>
        </w:rPr>
      </w:pPr>
      <w:r w:rsidRPr="00F67B35">
        <w:rPr>
          <w:rFonts w:ascii="Arial" w:hAnsi="Arial" w:cs="Arial"/>
          <w:b/>
          <w:bCs/>
          <w:sz w:val="24"/>
          <w:szCs w:val="24"/>
        </w:rPr>
        <w:t>RP-200378</w:t>
      </w:r>
      <w:r w:rsidRPr="00F67B35">
        <w:rPr>
          <w:rFonts w:ascii="Arial" w:hAnsi="Arial" w:cs="Arial"/>
          <w:b/>
          <w:bCs/>
          <w:sz w:val="24"/>
          <w:szCs w:val="24"/>
        </w:rPr>
        <w:tab/>
        <w:t>RAN4 CRs for NR RF requirement enhancements for frequency range 2 (FR2)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F67B35" w14:paraId="2D434CEB" w14:textId="77777777" w:rsidTr="00F67B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90FA22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D8C53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139BAA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478ED1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3EBB66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A7F8D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033B0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FD8332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9ED95A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051069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536741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AD2404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24BB3F4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F67B35" w14:paraId="6C515A40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EA8C79" w14:textId="77777777" w:rsidR="00F67B35" w:rsidRDefault="00F67B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BB1D0" w14:textId="77777777" w:rsidR="00F67B35" w:rsidRDefault="00F67B35"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812059" w14:textId="77777777" w:rsidR="00F67B35" w:rsidRDefault="00F67B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C2E17B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0FBEF" w14:textId="77777777" w:rsidR="00F67B35" w:rsidRDefault="00F67B35">
            <w:r>
              <w:rPr>
                <w:sz w:val="16"/>
                <w:szCs w:val="16"/>
              </w:rPr>
              <w:t>Correction of Inner Allocation Definition for Powerclass 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DDC7E8" w14:textId="77777777" w:rsidR="00F67B35" w:rsidRDefault="00F67B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4ADF14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CED43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70BDD" w14:textId="77777777" w:rsidR="00F67B35" w:rsidRDefault="00F67B35">
            <w:r>
              <w:rPr>
                <w:sz w:val="16"/>
                <w:szCs w:val="16"/>
              </w:rPr>
              <w:t>R4-2002091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F0609" w14:textId="77777777" w:rsidR="00F67B35" w:rsidRDefault="00F67B35">
            <w:r>
              <w:rPr>
                <w:sz w:val="16"/>
                <w:szCs w:val="16"/>
              </w:rPr>
              <w:t>Motorola Mobility España SA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75E90" w14:textId="77777777" w:rsidR="00F67B35" w:rsidRDefault="00F67B35">
            <w:r>
              <w:rPr>
                <w:sz w:val="16"/>
                <w:szCs w:val="16"/>
              </w:rPr>
              <w:t>NR_RF_FR2_req_enh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73853E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CB6793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10AAEA13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004004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48930" w14:textId="77777777" w:rsidR="00F67B35" w:rsidRDefault="00F67B35">
            <w:r>
              <w:rPr>
                <w:sz w:val="16"/>
                <w:szCs w:val="16"/>
              </w:rPr>
              <w:t>0217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F9E9A" w14:textId="77777777" w:rsidR="00F67B35" w:rsidRDefault="00F67B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43B36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C0421C" w14:textId="77777777" w:rsidR="00F67B35" w:rsidRDefault="00F67B35">
            <w:r>
              <w:rPr>
                <w:sz w:val="16"/>
                <w:szCs w:val="16"/>
              </w:rPr>
              <w:t>EN-DC configuration table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50E8E" w14:textId="77777777" w:rsidR="00F67B35" w:rsidRDefault="00F67B3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FC2F7B" w14:textId="77777777" w:rsidR="00F67B35" w:rsidRDefault="00F67B3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B66FFA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2B20B" w14:textId="77777777" w:rsidR="00F67B35" w:rsidRDefault="00F67B35">
            <w:r>
              <w:rPr>
                <w:sz w:val="16"/>
                <w:szCs w:val="16"/>
              </w:rPr>
              <w:t>R4-2002099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54350" w14:textId="77777777" w:rsidR="00F67B35" w:rsidRDefault="00F67B3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141C85" w14:textId="77777777" w:rsidR="00F67B35" w:rsidRDefault="00F67B35">
            <w:r>
              <w:rPr>
                <w:sz w:val="16"/>
                <w:szCs w:val="16"/>
              </w:rPr>
              <w:t>NR_RF_FR2_req_enh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96E699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192B9C" w14:textId="77777777" w:rsidR="00F67B35" w:rsidRDefault="00F67B35">
            <w:pPr>
              <w:rPr>
                <w:sz w:val="16"/>
                <w:szCs w:val="16"/>
              </w:rPr>
            </w:pPr>
          </w:p>
        </w:tc>
      </w:tr>
    </w:tbl>
    <w:p w14:paraId="036D6A03" w14:textId="77777777" w:rsidR="00F67B35" w:rsidRPr="00F67B35" w:rsidRDefault="00F67B35" w:rsidP="00F67B35"/>
    <w:p w14:paraId="03B26FDC" w14:textId="073F8974" w:rsidR="00AB00A6" w:rsidRDefault="00AB00A6" w:rsidP="00067CA5">
      <w:pPr>
        <w:pStyle w:val="Heading3"/>
        <w:rPr>
          <w:sz w:val="14"/>
          <w:szCs w:val="16"/>
        </w:rPr>
      </w:pPr>
      <w:r>
        <w:t>9.3.20</w:t>
      </w:r>
      <w:r>
        <w:tab/>
        <w:t xml:space="preserve">Core part: SON (Self-Organising Networks) and MDT (Minimization of Drive Tests) support for NR </w:t>
      </w:r>
      <w:r>
        <w:rPr>
          <w:sz w:val="14"/>
          <w:szCs w:val="16"/>
        </w:rPr>
        <w:t>[RAN3 WI: NR_SON_MDT-Core]</w:t>
      </w:r>
    </w:p>
    <w:p w14:paraId="2B88E987" w14:textId="1E5557C5" w:rsidR="00067CA5" w:rsidRPr="00067CA5" w:rsidRDefault="00067CA5" w:rsidP="00067CA5">
      <w:pPr>
        <w:rPr>
          <w:rFonts w:ascii="Arial" w:hAnsi="Arial" w:cs="Arial"/>
          <w:b/>
          <w:bCs/>
          <w:sz w:val="24"/>
          <w:szCs w:val="24"/>
        </w:rPr>
      </w:pPr>
      <w:r w:rsidRPr="00067CA5">
        <w:rPr>
          <w:rFonts w:ascii="Arial" w:hAnsi="Arial" w:cs="Arial"/>
          <w:b/>
          <w:bCs/>
          <w:sz w:val="24"/>
          <w:szCs w:val="24"/>
        </w:rPr>
        <w:t>RP-200405</w:t>
      </w:r>
      <w:r w:rsidRPr="00067CA5">
        <w:rPr>
          <w:rFonts w:ascii="Arial" w:hAnsi="Arial" w:cs="Arial"/>
          <w:b/>
          <w:bCs/>
          <w:sz w:val="24"/>
          <w:szCs w:val="24"/>
        </w:rPr>
        <w:tab/>
        <w:t>RAN4 CRs for Core part: SON (Self-Organising Networks) and MDT (Minimization of Drive Tests) support for NR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67CA5" w14:paraId="4C649108" w14:textId="77777777" w:rsidTr="00067CA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972DFE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CC64A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3F4758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A0D689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52F7E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FCF9E3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0B6762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8A065A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2265F7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AE8236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C60983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67D3C3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F33AC4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67CA5" w14:paraId="5A6A6E4B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1CC210" w14:textId="77777777" w:rsidR="00067CA5" w:rsidRDefault="00067CA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4DB7B3" w14:textId="77777777" w:rsidR="00067CA5" w:rsidRDefault="00067CA5">
            <w:r>
              <w:rPr>
                <w:sz w:val="16"/>
                <w:szCs w:val="16"/>
              </w:rPr>
              <w:t>6795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D50B5" w14:textId="77777777" w:rsidR="00067CA5" w:rsidRDefault="00067CA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DDAD7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A12E97" w14:textId="77777777" w:rsidR="00067CA5" w:rsidRDefault="00067CA5">
            <w:r>
              <w:rPr>
                <w:sz w:val="16"/>
                <w:szCs w:val="16"/>
              </w:rPr>
              <w:t>CR on logged MDT requirements (2, 4.3)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53172" w14:textId="77777777" w:rsidR="00067CA5" w:rsidRDefault="00067C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6AD0B" w14:textId="77777777" w:rsidR="00067CA5" w:rsidRDefault="00067CA5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9558A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3611A" w14:textId="77777777" w:rsidR="00067CA5" w:rsidRDefault="00067CA5">
            <w:r>
              <w:rPr>
                <w:sz w:val="16"/>
                <w:szCs w:val="16"/>
              </w:rPr>
              <w:t>R4-2002344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117B5" w14:textId="77777777" w:rsidR="00067CA5" w:rsidRDefault="00067CA5">
            <w:r>
              <w:rPr>
                <w:sz w:val="16"/>
                <w:szCs w:val="16"/>
              </w:rPr>
              <w:t>CMCC,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75EDB" w14:textId="77777777" w:rsidR="00067CA5" w:rsidRDefault="00067CA5">
            <w:r>
              <w:rPr>
                <w:sz w:val="16"/>
                <w:szCs w:val="16"/>
              </w:rPr>
              <w:t>NR_SON_MDT-Core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AEEB2C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80DB51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1148A808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16121B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C16E00" w14:textId="77777777" w:rsidR="00067CA5" w:rsidRDefault="00067CA5">
            <w:r>
              <w:rPr>
                <w:sz w:val="16"/>
                <w:szCs w:val="16"/>
              </w:rPr>
              <w:t>0457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A5C7D1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EFAA9D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13575" w14:textId="77777777" w:rsidR="00067CA5" w:rsidRDefault="00067CA5">
            <w:r>
              <w:rPr>
                <w:sz w:val="16"/>
                <w:szCs w:val="16"/>
              </w:rPr>
              <w:t>CR on logged MDT requirements (2, 3.3, 4.3, 5.3)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1C9D0C" w14:textId="77777777" w:rsidR="00067CA5" w:rsidRDefault="00067C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C1C381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760628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6DB49" w14:textId="77777777" w:rsidR="00067CA5" w:rsidRDefault="00067CA5">
            <w:r>
              <w:rPr>
                <w:sz w:val="16"/>
                <w:szCs w:val="16"/>
              </w:rPr>
              <w:t>R4-2002262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7668D" w14:textId="77777777" w:rsidR="00067CA5" w:rsidRDefault="00067CA5">
            <w:r>
              <w:rPr>
                <w:sz w:val="16"/>
                <w:szCs w:val="16"/>
              </w:rPr>
              <w:t>CMCC,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5D969" w14:textId="77777777" w:rsidR="00067CA5" w:rsidRDefault="00067CA5">
            <w:r>
              <w:rPr>
                <w:sz w:val="16"/>
                <w:szCs w:val="16"/>
              </w:rPr>
              <w:t>NR_SON_MDT-Core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424EBC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D367F9" w14:textId="77777777" w:rsidR="00067CA5" w:rsidRDefault="00067CA5">
            <w:pPr>
              <w:rPr>
                <w:sz w:val="16"/>
                <w:szCs w:val="16"/>
              </w:rPr>
            </w:pPr>
          </w:p>
        </w:tc>
      </w:tr>
    </w:tbl>
    <w:p w14:paraId="4B14EF9E" w14:textId="77777777" w:rsidR="00067CA5" w:rsidRPr="00067CA5" w:rsidRDefault="00067CA5" w:rsidP="00067CA5"/>
    <w:p w14:paraId="6F79F089" w14:textId="67887F53" w:rsidR="00AB00A6" w:rsidRDefault="00AB00A6" w:rsidP="00C960CD">
      <w:pPr>
        <w:pStyle w:val="Heading3"/>
      </w:pPr>
      <w:r w:rsidRPr="00C960CD">
        <w:t>9.3.21</w:t>
      </w:r>
      <w:r w:rsidRPr="00C960CD">
        <w:tab/>
        <w:t>NR support for high speed train scenario [RAN3 WI: NR_HST]</w:t>
      </w:r>
    </w:p>
    <w:p w14:paraId="77CA37F6" w14:textId="77777777" w:rsidR="00C960CD" w:rsidRPr="009B172F" w:rsidRDefault="00C960CD" w:rsidP="00C960CD">
      <w:pPr>
        <w:rPr>
          <w:rFonts w:ascii="Arial" w:hAnsi="Arial" w:cs="Arial"/>
          <w:b/>
          <w:bCs/>
          <w:sz w:val="24"/>
          <w:szCs w:val="24"/>
        </w:rPr>
      </w:pPr>
      <w:r w:rsidRPr="009B172F">
        <w:rPr>
          <w:rFonts w:ascii="Arial" w:hAnsi="Arial" w:cs="Arial"/>
          <w:b/>
          <w:bCs/>
          <w:sz w:val="24"/>
          <w:szCs w:val="24"/>
        </w:rPr>
        <w:t>RP-200407</w:t>
      </w:r>
      <w:r w:rsidRPr="009B172F">
        <w:rPr>
          <w:rFonts w:ascii="Arial" w:hAnsi="Arial" w:cs="Arial"/>
          <w:b/>
          <w:bCs/>
          <w:sz w:val="24"/>
          <w:szCs w:val="24"/>
        </w:rPr>
        <w:tab/>
        <w:t>RAN4 CRs for NR support for high speed train scenario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960CD" w14:paraId="1F2FBBCD" w14:textId="77777777" w:rsidTr="00697CF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D1C983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2C64DB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25FD3A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70617B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586322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DFD2B7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A37544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D6BA26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B014CD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1AE3E1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A4D554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98BFE5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E069FDD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960CD" w14:paraId="22A9C813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446B23" w14:textId="77777777" w:rsidR="00C960CD" w:rsidRDefault="00C960CD" w:rsidP="00697CF8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CED204" w14:textId="77777777" w:rsidR="00C960CD" w:rsidRDefault="00C960CD" w:rsidP="00697CF8"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5BB50E" w14:textId="77777777" w:rsidR="00C960CD" w:rsidRDefault="00C960CD" w:rsidP="00697CF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3D8624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00BCA" w14:textId="77777777" w:rsidR="00C960CD" w:rsidRDefault="00C960CD" w:rsidP="00697CF8">
            <w:r>
              <w:rPr>
                <w:sz w:val="16"/>
                <w:szCs w:val="16"/>
              </w:rPr>
              <w:t>CR for 38.104: introduction of UL timing adjustment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10FD7" w14:textId="77777777" w:rsidR="00C960CD" w:rsidRDefault="00C960CD" w:rsidP="00697CF8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95B35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9CF1A0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E33DC" w14:textId="77777777" w:rsidR="00C960CD" w:rsidRDefault="00C960CD" w:rsidP="00697CF8">
            <w:r>
              <w:rPr>
                <w:sz w:val="16"/>
                <w:szCs w:val="16"/>
              </w:rPr>
              <w:t>R4-2002538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84341" w14:textId="77777777" w:rsidR="00C960CD" w:rsidRDefault="00C960CD" w:rsidP="00697CF8">
            <w:r>
              <w:rPr>
                <w:sz w:val="16"/>
                <w:szCs w:val="16"/>
              </w:rPr>
              <w:t>ZTE Wistron Telecom AB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907A0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B67E5B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1A6537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75D4EA9C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6D3341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420DB" w14:textId="77777777" w:rsidR="00C960CD" w:rsidRDefault="00C960CD" w:rsidP="00697CF8"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7D15AC" w14:textId="77777777" w:rsidR="00C960CD" w:rsidRDefault="00C960CD" w:rsidP="00697CF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B55674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27A5B" w14:textId="77777777" w:rsidR="00C960CD" w:rsidRDefault="00C960CD" w:rsidP="00697CF8">
            <w:r>
              <w:rPr>
                <w:sz w:val="16"/>
                <w:szCs w:val="16"/>
              </w:rPr>
              <w:t>CR for 38.104: Appendix for UL timing adjustment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CC335" w14:textId="77777777" w:rsidR="00C960CD" w:rsidRDefault="00C960CD" w:rsidP="00697CF8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9B367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A44684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21677" w14:textId="77777777" w:rsidR="00C960CD" w:rsidRDefault="00C960CD" w:rsidP="00697CF8">
            <w:r>
              <w:rPr>
                <w:sz w:val="16"/>
                <w:szCs w:val="16"/>
              </w:rPr>
              <w:t>R4-2002539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484E9" w14:textId="77777777" w:rsidR="00C960CD" w:rsidRDefault="00C960CD" w:rsidP="00697CF8">
            <w:r>
              <w:rPr>
                <w:sz w:val="16"/>
                <w:szCs w:val="16"/>
              </w:rPr>
              <w:t>ZTE Wistron Telecom AB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BA288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57049D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58C044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6620E8C6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3950D2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E3C5E" w14:textId="77777777" w:rsidR="00C960CD" w:rsidRDefault="00C960CD" w:rsidP="00697CF8">
            <w:r>
              <w:rPr>
                <w:sz w:val="16"/>
                <w:szCs w:val="16"/>
              </w:rPr>
              <w:t>0156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E9ED7" w14:textId="77777777" w:rsidR="00C960CD" w:rsidRDefault="00C960CD" w:rsidP="00697C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07CE5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4080D" w14:textId="77777777" w:rsidR="00C960CD" w:rsidRDefault="00C960CD" w:rsidP="00697CF8">
            <w:r>
              <w:rPr>
                <w:sz w:val="16"/>
                <w:szCs w:val="16"/>
              </w:rPr>
              <w:t>CR for TS 38.104: Introduction of PRACH demodulation requirements for NR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5B0AA" w14:textId="77777777" w:rsidR="00C960CD" w:rsidRDefault="00C960CD" w:rsidP="00697CF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75C2C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47EBD7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F4125" w14:textId="77777777" w:rsidR="00C960CD" w:rsidRDefault="00C960CD" w:rsidP="00697CF8">
            <w:r>
              <w:rPr>
                <w:sz w:val="16"/>
                <w:szCs w:val="16"/>
              </w:rPr>
              <w:t>R4-2002410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2D818" w14:textId="77777777" w:rsidR="00C960CD" w:rsidRDefault="00C960CD" w:rsidP="00697CF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88FEA4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9D9F09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EB04B9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5F44699E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8EDD48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CBD577" w14:textId="77777777" w:rsidR="00C960CD" w:rsidRDefault="00C960CD" w:rsidP="00697CF8">
            <w:r>
              <w:rPr>
                <w:sz w:val="16"/>
                <w:szCs w:val="16"/>
              </w:rPr>
              <w:t>0157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C92CEB" w14:textId="77777777" w:rsidR="00C960CD" w:rsidRDefault="00C960CD" w:rsidP="00697CF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CD026B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2B4EA" w14:textId="77777777" w:rsidR="00C960CD" w:rsidRDefault="00C960CD" w:rsidP="00697CF8">
            <w:r>
              <w:rPr>
                <w:sz w:val="16"/>
                <w:szCs w:val="16"/>
              </w:rPr>
              <w:t>CR for 38.104: HST PUSCH demodulation requirements introduction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433A04" w14:textId="77777777" w:rsidR="00C960CD" w:rsidRDefault="00C960CD" w:rsidP="00697CF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159074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53ACA5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33578" w14:textId="77777777" w:rsidR="00C960CD" w:rsidRDefault="00C960CD" w:rsidP="00697CF8">
            <w:r>
              <w:rPr>
                <w:sz w:val="16"/>
                <w:szCs w:val="16"/>
              </w:rPr>
              <w:t>R4-2002536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71C6C" w14:textId="77777777" w:rsidR="00C960CD" w:rsidRDefault="00C960CD" w:rsidP="00697CF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A67A6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37346F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E333BC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748E4724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94C6B0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7242F" w14:textId="77777777" w:rsidR="00C960CD" w:rsidRDefault="00C960CD" w:rsidP="00697CF8">
            <w:r>
              <w:rPr>
                <w:sz w:val="16"/>
                <w:szCs w:val="16"/>
              </w:rPr>
              <w:t>0158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3D52D" w14:textId="77777777" w:rsidR="00C960CD" w:rsidRDefault="00C960CD" w:rsidP="00697CF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5D85E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A70C1" w14:textId="77777777" w:rsidR="00C960CD" w:rsidRDefault="00C960CD" w:rsidP="00697CF8">
            <w:r>
              <w:rPr>
                <w:sz w:val="16"/>
                <w:szCs w:val="16"/>
              </w:rPr>
              <w:t>CR for 38.104: HST PUSCH demodulation Annex including both FRC and channel model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47773" w14:textId="77777777" w:rsidR="00C960CD" w:rsidRDefault="00C960CD" w:rsidP="00697CF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760BB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66936A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22D2A" w14:textId="77777777" w:rsidR="00C960CD" w:rsidRDefault="00C960CD" w:rsidP="00697CF8">
            <w:r>
              <w:rPr>
                <w:sz w:val="16"/>
                <w:szCs w:val="16"/>
              </w:rPr>
              <w:t>R4-2002537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FB6E11" w14:textId="77777777" w:rsidR="00C960CD" w:rsidRDefault="00C960CD" w:rsidP="00697CF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A326E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2D7EE7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6A2EB3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0EBFA34B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4C202D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7B07A2" w14:textId="77777777" w:rsidR="00C960CD" w:rsidRDefault="00C960CD" w:rsidP="00697CF8"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0AEE9" w14:textId="77777777" w:rsidR="00C960CD" w:rsidRDefault="00C960CD" w:rsidP="00697C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3116A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FD138" w14:textId="77777777" w:rsidR="00C960CD" w:rsidRDefault="00C960CD" w:rsidP="00697CF8">
            <w:r>
              <w:rPr>
                <w:sz w:val="16"/>
                <w:szCs w:val="16"/>
              </w:rPr>
              <w:t>CR for TS 38.141-1: Introduction of PRACH performance requirements for NR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6A36A6" w14:textId="77777777" w:rsidR="00C960CD" w:rsidRDefault="00C960CD" w:rsidP="00697CF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BF47F6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8710C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5BA8B" w14:textId="77777777" w:rsidR="00C960CD" w:rsidRDefault="00C960CD" w:rsidP="00697CF8">
            <w:r>
              <w:rPr>
                <w:sz w:val="16"/>
                <w:szCs w:val="16"/>
              </w:rPr>
              <w:t>R4-2002411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23099" w14:textId="77777777" w:rsidR="00C960CD" w:rsidRDefault="00C960CD" w:rsidP="00697CF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F5012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5FB15B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23E2C6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7E4BD527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E83428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5E06A" w14:textId="77777777" w:rsidR="00C960CD" w:rsidRDefault="00C960CD" w:rsidP="00697CF8">
            <w:r>
              <w:rPr>
                <w:sz w:val="16"/>
                <w:szCs w:val="16"/>
              </w:rPr>
              <w:t>0109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EFBFA" w14:textId="77777777" w:rsidR="00C960CD" w:rsidRDefault="00C960CD" w:rsidP="00697C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B58BDF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C3D2FD" w14:textId="77777777" w:rsidR="00C960CD" w:rsidRDefault="00C960CD" w:rsidP="00697CF8">
            <w:r>
              <w:rPr>
                <w:sz w:val="16"/>
                <w:szCs w:val="16"/>
              </w:rPr>
              <w:t>CR for TS 38.141-1:  Introduction of NR PUSCH performance requirements for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1F9BE" w14:textId="77777777" w:rsidR="00C960CD" w:rsidRDefault="00C960CD" w:rsidP="00697CF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6D2F3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E7A7D1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DDA36" w14:textId="77777777" w:rsidR="00C960CD" w:rsidRDefault="00C960CD" w:rsidP="00697CF8">
            <w:r>
              <w:rPr>
                <w:sz w:val="16"/>
                <w:szCs w:val="16"/>
              </w:rPr>
              <w:t>R4-2002408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928ED" w14:textId="77777777" w:rsidR="00C960CD" w:rsidRDefault="00C960CD" w:rsidP="00697CF8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3E7BD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CDF6C1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8033B1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7AAB3430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3D40CA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EB5688" w14:textId="77777777" w:rsidR="00C960CD" w:rsidRDefault="00C960CD" w:rsidP="00697CF8">
            <w:r>
              <w:rPr>
                <w:sz w:val="16"/>
                <w:szCs w:val="16"/>
              </w:rPr>
              <w:t>0121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36E62" w14:textId="77777777" w:rsidR="00C960CD" w:rsidRDefault="00C960CD" w:rsidP="00697C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8E6A50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914831" w14:textId="77777777" w:rsidR="00C960CD" w:rsidRDefault="00C960CD" w:rsidP="00697CF8">
            <w:r>
              <w:rPr>
                <w:sz w:val="16"/>
                <w:szCs w:val="16"/>
              </w:rPr>
              <w:t>Introducting of conformance tests for 350km/h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8B646F" w14:textId="77777777" w:rsidR="00C960CD" w:rsidRDefault="00C960CD" w:rsidP="00697CF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98A7B4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672C4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4DA2E5" w14:textId="77777777" w:rsidR="00C960CD" w:rsidRDefault="00C960CD" w:rsidP="00697CF8">
            <w:r>
              <w:rPr>
                <w:sz w:val="16"/>
                <w:szCs w:val="16"/>
              </w:rPr>
              <w:t>R4-2002415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6EEEEE" w14:textId="77777777" w:rsidR="00C960CD" w:rsidRDefault="00C960CD" w:rsidP="00697CF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D0DBBA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8A6268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EE2916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4E59F751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FE17BE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182B3" w14:textId="77777777" w:rsidR="00C960CD" w:rsidRDefault="00C960CD" w:rsidP="00697CF8">
            <w:r>
              <w:rPr>
                <w:sz w:val="16"/>
                <w:szCs w:val="16"/>
              </w:rPr>
              <w:t>0122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01373" w14:textId="77777777" w:rsidR="00C960CD" w:rsidRDefault="00C960CD" w:rsidP="00697C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6F786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293DE" w14:textId="77777777" w:rsidR="00C960CD" w:rsidRDefault="00C960CD" w:rsidP="00697CF8">
            <w:r>
              <w:rPr>
                <w:sz w:val="16"/>
                <w:szCs w:val="16"/>
              </w:rPr>
              <w:t>Introduction of HST 350km/h FRCs and channel model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F6A5E" w14:textId="77777777" w:rsidR="00C960CD" w:rsidRDefault="00C960CD" w:rsidP="00697CF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04CE5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82E899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215A3" w14:textId="77777777" w:rsidR="00C960CD" w:rsidRDefault="00C960CD" w:rsidP="00697CF8">
            <w:r>
              <w:rPr>
                <w:sz w:val="16"/>
                <w:szCs w:val="16"/>
              </w:rPr>
              <w:t>R4-2002416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5092B" w14:textId="77777777" w:rsidR="00C960CD" w:rsidRDefault="00C960CD" w:rsidP="00697CF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DB9AC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A8C97C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467741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301CF299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71BE42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CD007" w14:textId="77777777" w:rsidR="00C960CD" w:rsidRDefault="00C960CD" w:rsidP="00697CF8">
            <w:r>
              <w:rPr>
                <w:sz w:val="16"/>
                <w:szCs w:val="16"/>
              </w:rPr>
              <w:t>0126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585AB" w14:textId="77777777" w:rsidR="00C960CD" w:rsidRDefault="00C960CD" w:rsidP="00697C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5C4E4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F3B83" w14:textId="77777777" w:rsidR="00C960CD" w:rsidRDefault="00C960CD" w:rsidP="00697CF8">
            <w:r>
              <w:rPr>
                <w:sz w:val="16"/>
                <w:szCs w:val="16"/>
              </w:rPr>
              <w:t>CR for TS 38.141-2: Introduction of PRACH performance requirements for NR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B04E0" w14:textId="77777777" w:rsidR="00C960CD" w:rsidRDefault="00C960CD" w:rsidP="00697CF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701FC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D3D6B8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E13731" w14:textId="77777777" w:rsidR="00C960CD" w:rsidRDefault="00C960CD" w:rsidP="00697CF8">
            <w:r>
              <w:rPr>
                <w:sz w:val="16"/>
                <w:szCs w:val="16"/>
              </w:rPr>
              <w:t>R4-2002412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0F57A7" w14:textId="77777777" w:rsidR="00C960CD" w:rsidRDefault="00C960CD" w:rsidP="00697CF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A25718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F3FAC1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E77915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</w:tbl>
    <w:p w14:paraId="13F16C5A" w14:textId="58DA1581" w:rsidR="00C960CD" w:rsidRDefault="00C960CD" w:rsidP="00C960CD"/>
    <w:p w14:paraId="2FFFD4AE" w14:textId="414382BB" w:rsidR="006734EC" w:rsidRPr="009B172F" w:rsidRDefault="006734EC" w:rsidP="006734EC">
      <w:pPr>
        <w:rPr>
          <w:rFonts w:ascii="Arial" w:hAnsi="Arial" w:cs="Arial"/>
          <w:b/>
          <w:bCs/>
          <w:sz w:val="24"/>
          <w:szCs w:val="24"/>
        </w:rPr>
      </w:pPr>
      <w:r w:rsidRPr="009B172F">
        <w:rPr>
          <w:rFonts w:ascii="Arial" w:hAnsi="Arial" w:cs="Arial"/>
          <w:b/>
          <w:bCs/>
          <w:sz w:val="24"/>
          <w:szCs w:val="24"/>
        </w:rPr>
        <w:t>RP-2004</w:t>
      </w:r>
      <w:r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9B172F">
        <w:rPr>
          <w:rFonts w:ascii="Arial" w:hAnsi="Arial" w:cs="Arial"/>
          <w:b/>
          <w:bCs/>
          <w:sz w:val="24"/>
          <w:szCs w:val="24"/>
        </w:rPr>
        <w:tab/>
      </w:r>
      <w:r w:rsidRPr="006734EC">
        <w:rPr>
          <w:rFonts w:ascii="Arial" w:hAnsi="Arial" w:cs="Arial"/>
          <w:b/>
          <w:bCs/>
          <w:sz w:val="24"/>
          <w:szCs w:val="24"/>
        </w:rPr>
        <w:t>RAN4 CRs for NR support for high speed train scenario, part 2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6734EC" w14:paraId="03EE7C26" w14:textId="77777777" w:rsidTr="006734EC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FDC6BA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BDC9A8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EDDDB8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25F8B59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71B552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45B20D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CC7D75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6F5B816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A401E0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E8DF11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C27036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5783B6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F64AA84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6734EC" w14:paraId="1E690A55" w14:textId="77777777" w:rsidTr="006734E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1D6A62" w14:textId="77777777" w:rsidR="006734EC" w:rsidRDefault="006734EC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8734BA" w14:textId="77777777" w:rsidR="006734EC" w:rsidRDefault="006734EC">
            <w:r>
              <w:rPr>
                <w:sz w:val="16"/>
                <w:szCs w:val="16"/>
              </w:rPr>
              <w:t>0110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E989E" w14:textId="77777777" w:rsidR="006734EC" w:rsidRDefault="006734E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319F19" w14:textId="77777777" w:rsidR="006734EC" w:rsidRDefault="006734E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13050" w14:textId="77777777" w:rsidR="006734EC" w:rsidRDefault="006734EC">
            <w:r>
              <w:rPr>
                <w:sz w:val="16"/>
                <w:szCs w:val="16"/>
              </w:rPr>
              <w:t>CR for TS 38.141-1: Introduction of NR PUSCH performance Annex including both FRC and channel model for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9749AD" w14:textId="77777777" w:rsidR="006734EC" w:rsidRDefault="006734E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238CD" w14:textId="77777777" w:rsidR="006734EC" w:rsidRDefault="006734EC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A1133" w14:textId="77777777" w:rsidR="006734EC" w:rsidRDefault="006734EC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2ADC3" w14:textId="77777777" w:rsidR="006734EC" w:rsidRDefault="006734EC">
            <w:r>
              <w:rPr>
                <w:sz w:val="16"/>
                <w:szCs w:val="16"/>
              </w:rPr>
              <w:t>R4-2001803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0102AE" w14:textId="77777777" w:rsidR="006734EC" w:rsidRDefault="006734EC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D0BC55" w14:textId="77777777" w:rsidR="006734EC" w:rsidRDefault="006734EC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D5CABE" w14:textId="77777777" w:rsidR="006734EC" w:rsidRDefault="006734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CFA7E7" w14:textId="77777777" w:rsidR="006734EC" w:rsidRDefault="006734EC">
            <w:pPr>
              <w:rPr>
                <w:sz w:val="16"/>
                <w:szCs w:val="16"/>
              </w:rPr>
            </w:pPr>
          </w:p>
        </w:tc>
      </w:tr>
    </w:tbl>
    <w:p w14:paraId="048EE238" w14:textId="77777777" w:rsidR="006734EC" w:rsidRPr="006734EC" w:rsidRDefault="006734EC" w:rsidP="006734EC">
      <w:bookmarkStart w:id="1" w:name="_GoBack"/>
      <w:bookmarkEnd w:id="1"/>
    </w:p>
    <w:p w14:paraId="340D98A7" w14:textId="77777777" w:rsidR="00AB00A6" w:rsidRDefault="00AB00A6" w:rsidP="00AB00A6">
      <w:pPr>
        <w:pStyle w:val="Heading5"/>
        <w:keepNext w:val="0"/>
        <w:keepLines w:val="0"/>
        <w:widowControl w:val="0"/>
        <w:spacing w:before="0" w:after="0"/>
        <w:rPr>
          <w:sz w:val="20"/>
        </w:rPr>
      </w:pPr>
      <w:r>
        <w:rPr>
          <w:sz w:val="20"/>
        </w:rPr>
        <w:t>9.3.22</w:t>
      </w:r>
      <w:r>
        <w:rPr>
          <w:sz w:val="20"/>
        </w:rPr>
        <w:tab/>
        <w:t xml:space="preserve">RRM requirement for CSI-RS based L3 measurement in NR </w:t>
      </w:r>
      <w:r>
        <w:rPr>
          <w:sz w:val="14"/>
          <w:szCs w:val="16"/>
        </w:rPr>
        <w:t>[RAN4 WI: NR_CSIRS_L3meas]</w:t>
      </w:r>
    </w:p>
    <w:p w14:paraId="08A61344" w14:textId="66372770" w:rsidR="00AB00A6" w:rsidRDefault="00AB00A6" w:rsidP="00A45488">
      <w:pPr>
        <w:pStyle w:val="Heading3"/>
        <w:rPr>
          <w:sz w:val="14"/>
          <w:szCs w:val="16"/>
        </w:rPr>
      </w:pPr>
      <w:r>
        <w:t>9.3.23</w:t>
      </w:r>
      <w:r>
        <w:tab/>
        <w:t xml:space="preserve">Perf. part: NR performance requirement enhancement </w:t>
      </w:r>
      <w:r>
        <w:rPr>
          <w:sz w:val="14"/>
          <w:szCs w:val="16"/>
        </w:rPr>
        <w:t>[RAN4 WI: NR_perf_enh-Perf]</w:t>
      </w:r>
    </w:p>
    <w:p w14:paraId="6CF0DFE2" w14:textId="6D3FA546" w:rsidR="00A45488" w:rsidRPr="00A45488" w:rsidRDefault="00A45488" w:rsidP="00A45488">
      <w:pPr>
        <w:rPr>
          <w:rFonts w:ascii="Arial" w:hAnsi="Arial" w:cs="Arial"/>
          <w:b/>
          <w:bCs/>
          <w:sz w:val="24"/>
          <w:szCs w:val="24"/>
        </w:rPr>
      </w:pPr>
      <w:r w:rsidRPr="00A45488">
        <w:rPr>
          <w:rFonts w:ascii="Arial" w:hAnsi="Arial" w:cs="Arial"/>
          <w:b/>
          <w:bCs/>
          <w:sz w:val="24"/>
          <w:szCs w:val="24"/>
        </w:rPr>
        <w:t>RP-200379</w:t>
      </w:r>
      <w:r w:rsidRPr="00A45488">
        <w:rPr>
          <w:rFonts w:ascii="Arial" w:hAnsi="Arial" w:cs="Arial"/>
          <w:b/>
          <w:bCs/>
          <w:sz w:val="24"/>
          <w:szCs w:val="24"/>
        </w:rPr>
        <w:tab/>
        <w:t>RAN4 CRs for Perf. part: NR performance requirement enhancement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45488" w14:paraId="2CD123B4" w14:textId="77777777" w:rsidTr="00A4548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28913A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581D8A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71F279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7006C5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C05BF4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9475D0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786728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1A4504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D6A257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1EAF0E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2EA8EC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130A86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08797A3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45488" w14:paraId="630F8B1F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5381E9" w14:textId="77777777" w:rsidR="00A45488" w:rsidRDefault="00A45488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BB977" w14:textId="77777777" w:rsidR="00A45488" w:rsidRDefault="00A45488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F6BA69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A201F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EEDCC" w14:textId="77777777" w:rsidR="00A45488" w:rsidRDefault="00A45488">
            <w:r>
              <w:rPr>
                <w:sz w:val="16"/>
                <w:szCs w:val="16"/>
              </w:rPr>
              <w:t>CR to TS 38.101-4: LTE-NR coexistence requirements for TDD mode (R16)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458F36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3FE3B" w14:textId="77777777" w:rsidR="00A45488" w:rsidRDefault="00A45488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D01AF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86981F" w14:textId="77777777" w:rsidR="00A45488" w:rsidRDefault="00A45488">
            <w:r>
              <w:rPr>
                <w:sz w:val="16"/>
                <w:szCs w:val="16"/>
              </w:rPr>
              <w:t>R4-2002427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6DFB7" w14:textId="77777777" w:rsidR="00A45488" w:rsidRDefault="00A45488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12C19" w14:textId="77777777" w:rsidR="00A45488" w:rsidRDefault="00A45488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4592E6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2156E6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3DD4366B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590EBC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72069" w14:textId="77777777" w:rsidR="00A45488" w:rsidRDefault="00A45488"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C31504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0A0F1F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F30757" w14:textId="77777777" w:rsidR="00A45488" w:rsidRDefault="00A45488">
            <w:r>
              <w:rPr>
                <w:sz w:val="16"/>
                <w:szCs w:val="16"/>
              </w:rPr>
              <w:t>CR for 38.104: new FRC tables for FR2 PUSCH 2T2R MCS12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D8C7E" w14:textId="77777777" w:rsidR="00A45488" w:rsidRDefault="00A45488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3893B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44C89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91523" w14:textId="77777777" w:rsidR="00A45488" w:rsidRDefault="00A45488">
            <w:r>
              <w:rPr>
                <w:sz w:val="16"/>
                <w:szCs w:val="16"/>
              </w:rPr>
              <w:t>R4-2002401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CB2CF" w14:textId="77777777" w:rsidR="00A45488" w:rsidRDefault="00A45488">
            <w:r>
              <w:rPr>
                <w:sz w:val="16"/>
                <w:szCs w:val="16"/>
              </w:rPr>
              <w:t>ZTE Wistron Telecom AB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499E6" w14:textId="77777777" w:rsidR="00A45488" w:rsidRDefault="00A45488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40D935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D99920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7D2707B4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387FE4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EF936" w14:textId="77777777" w:rsidR="00A45488" w:rsidRDefault="00A45488">
            <w:r>
              <w:rPr>
                <w:sz w:val="16"/>
                <w:szCs w:val="16"/>
              </w:rPr>
              <w:t>0159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FB6CF9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907CED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155C4D" w14:textId="77777777" w:rsidR="00A45488" w:rsidRDefault="00A45488">
            <w:r>
              <w:rPr>
                <w:sz w:val="16"/>
                <w:szCs w:val="16"/>
              </w:rPr>
              <w:t>CR for 38.104: Performance requirements for FR2 PUSCH 2T2R 16QAM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82C565" w14:textId="77777777" w:rsidR="00A45488" w:rsidRDefault="00A45488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DBA236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AC861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163E7B" w14:textId="77777777" w:rsidR="00A45488" w:rsidRDefault="00A45488">
            <w:r>
              <w:rPr>
                <w:sz w:val="16"/>
                <w:szCs w:val="16"/>
              </w:rPr>
              <w:t>R4-2002403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7B74B" w14:textId="77777777" w:rsidR="00A45488" w:rsidRDefault="00A4548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EFA471" w14:textId="77777777" w:rsidR="00A45488" w:rsidRDefault="00A45488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8467FA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95D55C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1353A6FE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5F8A10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06373" w14:textId="77777777" w:rsidR="00A45488" w:rsidRDefault="00A45488">
            <w:r>
              <w:rPr>
                <w:sz w:val="16"/>
                <w:szCs w:val="16"/>
              </w:rPr>
              <w:t>0116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34123D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C715F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620BB" w14:textId="77777777" w:rsidR="00A45488" w:rsidRDefault="00A45488">
            <w:r>
              <w:rPr>
                <w:sz w:val="16"/>
                <w:szCs w:val="16"/>
              </w:rPr>
              <w:t>CR for 38.141-2: new FRC tables for FR2 PUSCH 2T2R MCS12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A280E5" w14:textId="77777777" w:rsidR="00A45488" w:rsidRDefault="00A45488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7BEAA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A41B2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71D83" w14:textId="77777777" w:rsidR="00A45488" w:rsidRDefault="00A45488">
            <w:r>
              <w:rPr>
                <w:sz w:val="16"/>
                <w:szCs w:val="16"/>
              </w:rPr>
              <w:t>R4-2002402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93E7E2" w14:textId="77777777" w:rsidR="00A45488" w:rsidRDefault="00A45488">
            <w:r>
              <w:rPr>
                <w:sz w:val="16"/>
                <w:szCs w:val="16"/>
              </w:rPr>
              <w:t>ZTE Wistron Telecom AB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3392E8" w14:textId="77777777" w:rsidR="00A45488" w:rsidRDefault="00A45488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97A4E5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9DE47F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31BB7165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3A235C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B4608" w14:textId="77777777" w:rsidR="00A45488" w:rsidRDefault="00A45488">
            <w:r>
              <w:rPr>
                <w:sz w:val="16"/>
                <w:szCs w:val="16"/>
              </w:rPr>
              <w:t>0132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A70EE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7B3401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86C029" w14:textId="77777777" w:rsidR="00A45488" w:rsidRDefault="00A45488">
            <w:r>
              <w:rPr>
                <w:sz w:val="16"/>
                <w:szCs w:val="16"/>
              </w:rPr>
              <w:t>CR for 38.141-2: Radiated test requirements for FR2 PUSCH 2T2R 16QAM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6CEC5" w14:textId="77777777" w:rsidR="00A45488" w:rsidRDefault="00A45488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7284B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919F16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90E0AA" w14:textId="77777777" w:rsidR="00A45488" w:rsidRDefault="00A45488">
            <w:r>
              <w:rPr>
                <w:sz w:val="16"/>
                <w:szCs w:val="16"/>
              </w:rPr>
              <w:t>R4-2002404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07B325" w14:textId="77777777" w:rsidR="00A45488" w:rsidRDefault="00A4548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708707" w14:textId="77777777" w:rsidR="00A45488" w:rsidRDefault="00A45488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F909A8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F4645F" w14:textId="77777777" w:rsidR="00A45488" w:rsidRDefault="00A45488">
            <w:pPr>
              <w:rPr>
                <w:sz w:val="16"/>
                <w:szCs w:val="16"/>
              </w:rPr>
            </w:pPr>
          </w:p>
        </w:tc>
      </w:tr>
    </w:tbl>
    <w:p w14:paraId="3DB46D0F" w14:textId="77777777" w:rsidR="00A45488" w:rsidRPr="00A45488" w:rsidRDefault="00A45488" w:rsidP="00A45488"/>
    <w:p w14:paraId="28D957F3" w14:textId="77777777" w:rsidR="00AB00A6" w:rsidRDefault="00AB00A6" w:rsidP="00C960CD">
      <w:pPr>
        <w:pStyle w:val="Heading2"/>
      </w:pPr>
      <w:r>
        <w:t>9.4</w:t>
      </w:r>
      <w:r>
        <w:tab/>
        <w:t>Open REL-16 NR or NR+LTE WIs (spectrum related)</w:t>
      </w:r>
    </w:p>
    <w:p w14:paraId="350FBB27" w14:textId="4651A5D2" w:rsidR="00AB00A6" w:rsidRDefault="00AB00A6" w:rsidP="00AB00A6">
      <w:pPr>
        <w:pStyle w:val="Heading5"/>
        <w:keepNext w:val="0"/>
        <w:keepLines w:val="0"/>
        <w:widowControl w:val="0"/>
        <w:spacing w:before="0" w:after="0"/>
        <w:rPr>
          <w:sz w:val="16"/>
          <w:szCs w:val="16"/>
        </w:rPr>
      </w:pPr>
      <w:r w:rsidRPr="00A45488">
        <w:rPr>
          <w:sz w:val="28"/>
        </w:rPr>
        <w:t>9.4.1</w:t>
      </w:r>
      <w:r w:rsidRPr="00A45488">
        <w:rPr>
          <w:sz w:val="28"/>
        </w:rPr>
        <w:tab/>
        <w:t xml:space="preserve">NR and NR+LTE CA baskets </w:t>
      </w:r>
      <w:r w:rsidRPr="00A45488">
        <w:rPr>
          <w:sz w:val="28"/>
          <w:szCs w:val="16"/>
        </w:rPr>
        <w:t>[RAN4 WIs:</w:t>
      </w:r>
      <w:r w:rsidRPr="00A45488">
        <w:rPr>
          <w:sz w:val="28"/>
          <w:szCs w:val="16"/>
        </w:rPr>
        <w:br/>
      </w:r>
      <w:r>
        <w:rPr>
          <w:sz w:val="16"/>
          <w:szCs w:val="16"/>
        </w:rPr>
        <w:t>NR_CA_R16_intra</w:t>
      </w:r>
      <w:r>
        <w:rPr>
          <w:sz w:val="16"/>
          <w:szCs w:val="16"/>
        </w:rPr>
        <w:br/>
        <w:t>NR_CADC_R16_2BDL_xBUL</w:t>
      </w:r>
      <w:r>
        <w:rPr>
          <w:sz w:val="16"/>
          <w:szCs w:val="16"/>
        </w:rPr>
        <w:br/>
        <w:t>NR_CA_R16_3BDL_1BUL</w:t>
      </w:r>
      <w:r>
        <w:rPr>
          <w:sz w:val="16"/>
          <w:szCs w:val="16"/>
        </w:rPr>
        <w:br/>
        <w:t>NR_CA_R16_4BDL_1BUL</w:t>
      </w:r>
      <w:r>
        <w:rPr>
          <w:sz w:val="16"/>
          <w:szCs w:val="16"/>
        </w:rPr>
        <w:br/>
        <w:t>NR_CADC_R16_3BDL_2BUL</w:t>
      </w:r>
      <w:r>
        <w:rPr>
          <w:sz w:val="16"/>
          <w:szCs w:val="16"/>
        </w:rPr>
        <w:br/>
        <w:t>NR_SUL_combos_R16</w:t>
      </w:r>
      <w:r>
        <w:rPr>
          <w:sz w:val="16"/>
          <w:szCs w:val="16"/>
        </w:rPr>
        <w:br/>
        <w:t>DC_R16_1BLTE_1BNR_2DL2UL</w:t>
      </w:r>
      <w:r>
        <w:rPr>
          <w:sz w:val="16"/>
          <w:szCs w:val="16"/>
        </w:rPr>
        <w:br/>
        <w:t>DC_R16_2BLTE_1BNR_3DL2UL</w:t>
      </w:r>
      <w:r>
        <w:rPr>
          <w:sz w:val="16"/>
          <w:szCs w:val="16"/>
        </w:rPr>
        <w:br/>
        <w:t>DC_R16_3BLTE_1BNR_4DL2UL</w:t>
      </w:r>
      <w:r>
        <w:rPr>
          <w:sz w:val="16"/>
          <w:szCs w:val="16"/>
        </w:rPr>
        <w:br/>
        <w:t>DC_R16_4BLTE_1BNR_5DL2UL</w:t>
      </w:r>
      <w:r>
        <w:rPr>
          <w:sz w:val="16"/>
          <w:szCs w:val="16"/>
        </w:rPr>
        <w:br/>
        <w:t>DC_R16_xBLTE_2BNR_yDL2UL</w:t>
      </w:r>
      <w:r>
        <w:rPr>
          <w:sz w:val="16"/>
          <w:szCs w:val="16"/>
        </w:rPr>
        <w:br/>
        <w:t>DC_R16_xBLTE_2BNR_yDL3UL (</w:t>
      </w:r>
      <w:r>
        <w:rPr>
          <w:b/>
          <w:bCs/>
          <w:sz w:val="16"/>
          <w:szCs w:val="16"/>
        </w:rPr>
        <w:t>new RAN4 WI</w:t>
      </w:r>
      <w:r>
        <w:rPr>
          <w:sz w:val="16"/>
          <w:szCs w:val="16"/>
        </w:rPr>
        <w:t>)</w:t>
      </w:r>
      <w:r>
        <w:rPr>
          <w:sz w:val="16"/>
          <w:szCs w:val="16"/>
        </w:rPr>
        <w:br/>
        <w:t>DC_R16_LTE_NR_3DL3UL]</w:t>
      </w:r>
    </w:p>
    <w:p w14:paraId="45533DCF" w14:textId="1851E040" w:rsidR="00A45488" w:rsidRPr="00A45488" w:rsidRDefault="00A45488" w:rsidP="00A45488">
      <w:pPr>
        <w:rPr>
          <w:rFonts w:ascii="Arial" w:hAnsi="Arial" w:cs="Arial"/>
          <w:b/>
          <w:bCs/>
          <w:sz w:val="24"/>
          <w:szCs w:val="24"/>
        </w:rPr>
      </w:pPr>
      <w:r w:rsidRPr="00A45488">
        <w:rPr>
          <w:rFonts w:ascii="Arial" w:hAnsi="Arial" w:cs="Arial"/>
          <w:b/>
          <w:bCs/>
          <w:sz w:val="24"/>
          <w:szCs w:val="24"/>
        </w:rPr>
        <w:t>RP-200380</w:t>
      </w:r>
      <w:r w:rsidRPr="00A45488">
        <w:rPr>
          <w:rFonts w:ascii="Arial" w:hAnsi="Arial" w:cs="Arial"/>
          <w:b/>
          <w:bCs/>
          <w:sz w:val="24"/>
          <w:szCs w:val="24"/>
        </w:rPr>
        <w:tab/>
        <w:t>RAN4 CRs for NR and NR+LTE CA baskets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45488" w14:paraId="196DE4D0" w14:textId="77777777" w:rsidTr="00A4548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0FCA6D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D5812D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C9836D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FC3AB8A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9896C9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DD8C10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65322FF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725AAA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0D1749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42F1D0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436511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893955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3694AF9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45488" w14:paraId="467FA26F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EFB570" w14:textId="77777777" w:rsidR="00A45488" w:rsidRDefault="00A45488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0542B" w14:textId="77777777" w:rsidR="00A45488" w:rsidRDefault="00A45488">
            <w:r>
              <w:rPr>
                <w:sz w:val="16"/>
                <w:szCs w:val="16"/>
              </w:rPr>
              <w:t>0211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9BE3A" w14:textId="77777777" w:rsidR="00A45488" w:rsidRDefault="00A4548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39148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696BAB" w14:textId="77777777" w:rsidR="00A45488" w:rsidRDefault="00A45488">
            <w:r>
              <w:rPr>
                <w:sz w:val="16"/>
                <w:szCs w:val="16"/>
              </w:rPr>
              <w:t>CR for 38.101-1: Corrections to intra-band CA tables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46A45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DA92A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F90C5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1873E" w14:textId="77777777" w:rsidR="00A45488" w:rsidRDefault="00A45488">
            <w:r>
              <w:rPr>
                <w:sz w:val="16"/>
                <w:szCs w:val="16"/>
              </w:rPr>
              <w:t>R4-2002911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DE3FC6" w14:textId="77777777" w:rsidR="00A45488" w:rsidRDefault="00A45488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415823" w14:textId="77777777" w:rsidR="00A45488" w:rsidRDefault="00A45488">
            <w:r>
              <w:rPr>
                <w:sz w:val="16"/>
                <w:szCs w:val="16"/>
              </w:rPr>
              <w:t>NR_CA_R16_intra-Core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DEFBF3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746CD3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78130832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87569D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29A27" w14:textId="77777777" w:rsidR="00A45488" w:rsidRDefault="00A45488">
            <w:r>
              <w:rPr>
                <w:sz w:val="16"/>
                <w:szCs w:val="16"/>
              </w:rPr>
              <w:t>0216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B0B133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8A9BA2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819933" w14:textId="77777777" w:rsidR="00A45488" w:rsidRDefault="00A45488">
            <w:r>
              <w:rPr>
                <w:sz w:val="16"/>
                <w:szCs w:val="16"/>
              </w:rPr>
              <w:t>CR to TS 38.101-1: Corrections on MSD tables for CA_n20-n78 and CA_n66-n78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DF2367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DF338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88C28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581B8" w14:textId="77777777" w:rsidR="00A45488" w:rsidRDefault="00A45488">
            <w:r>
              <w:rPr>
                <w:sz w:val="16"/>
                <w:szCs w:val="16"/>
              </w:rPr>
              <w:t>R4-2000448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E499B" w14:textId="77777777" w:rsidR="00A45488" w:rsidRDefault="00A45488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AB060" w14:textId="77777777" w:rsidR="00A45488" w:rsidRDefault="00A45488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ED3063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6613D1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0FB2CC22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2E6D1D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1CAA41" w14:textId="77777777" w:rsidR="00A45488" w:rsidRDefault="00A45488">
            <w:r>
              <w:rPr>
                <w:sz w:val="16"/>
                <w:szCs w:val="16"/>
              </w:rPr>
              <w:t>0219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C6CB5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34794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DBAEE" w14:textId="77777777" w:rsidR="00A45488" w:rsidRDefault="00A45488">
            <w:r>
              <w:rPr>
                <w:sz w:val="16"/>
                <w:szCs w:val="16"/>
              </w:rPr>
              <w:t>CR to TS 38.101-1: Improvement on NR 3DL inter-band CA combination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8FEDA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55A220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9708D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9FC3A4" w14:textId="77777777" w:rsidR="00A45488" w:rsidRDefault="00A45488">
            <w:r>
              <w:rPr>
                <w:sz w:val="16"/>
                <w:szCs w:val="16"/>
              </w:rPr>
              <w:t>R4-2002715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212C11" w14:textId="77777777" w:rsidR="00A45488" w:rsidRDefault="00A4548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45893" w14:textId="77777777" w:rsidR="00A45488" w:rsidRDefault="00A45488">
            <w:r>
              <w:rPr>
                <w:sz w:val="16"/>
                <w:szCs w:val="16"/>
              </w:rPr>
              <w:t>NR_CA_R16_3BDL_1BUL-Core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E6D56C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9657CA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3A5F6274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4DEF78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8B480" w14:textId="77777777" w:rsidR="00A45488" w:rsidRDefault="00A45488">
            <w:r>
              <w:rPr>
                <w:sz w:val="16"/>
                <w:szCs w:val="16"/>
              </w:rPr>
              <w:t>0222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1472E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F4576C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CAAE6A" w14:textId="77777777" w:rsidR="00A45488" w:rsidRDefault="00A45488">
            <w:r>
              <w:rPr>
                <w:sz w:val="16"/>
                <w:szCs w:val="16"/>
              </w:rPr>
              <w:t>CR to reflect the completed NR inter band CA DC combinations for 2 bands DL with up to 2 bands UL into Rel16 TS 38.101-1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1ECB9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37BB5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1D8406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5EE000" w14:textId="77777777" w:rsidR="00A45488" w:rsidRDefault="00A45488">
            <w:r>
              <w:rPr>
                <w:sz w:val="16"/>
                <w:szCs w:val="16"/>
              </w:rPr>
              <w:t>R4-2000497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C449B9" w14:textId="77777777" w:rsidR="00A45488" w:rsidRDefault="00A4548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D235C" w14:textId="77777777" w:rsidR="00A45488" w:rsidRDefault="00A45488">
            <w:r>
              <w:rPr>
                <w:sz w:val="16"/>
                <w:szCs w:val="16"/>
              </w:rPr>
              <w:t>NR_CADC_R16_2BDL_xBUL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526280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99BFCA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6572524A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50CD36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D7EFC" w14:textId="77777777" w:rsidR="00A45488" w:rsidRDefault="00A45488">
            <w:r>
              <w:rPr>
                <w:sz w:val="16"/>
                <w:szCs w:val="16"/>
              </w:rPr>
              <w:t>0223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5D78D1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0B9A5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0EF956" w14:textId="77777777" w:rsidR="00A45488" w:rsidRDefault="00A45488">
            <w:r>
              <w:rPr>
                <w:sz w:val="16"/>
                <w:szCs w:val="16"/>
              </w:rPr>
              <w:t>CR to reflect the completed NR inter band CA DC combinations for 3 bands DL with 2 bands UL into Rel16 TS 38.101-1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01E9A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2C2EE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9CD4CA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C294A" w14:textId="77777777" w:rsidR="00A45488" w:rsidRDefault="00A45488">
            <w:r>
              <w:rPr>
                <w:sz w:val="16"/>
                <w:szCs w:val="16"/>
              </w:rPr>
              <w:t>R4-2000499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E8E8E7" w14:textId="77777777" w:rsidR="00A45488" w:rsidRDefault="00A4548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3BCAD8" w14:textId="77777777" w:rsidR="00A45488" w:rsidRDefault="00A45488">
            <w:r>
              <w:rPr>
                <w:sz w:val="16"/>
                <w:szCs w:val="16"/>
              </w:rPr>
              <w:t>NR_CADC_R16_3BDL_2BUL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E1B415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C66DE2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6E9E18FC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CBBCE4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1A7921" w14:textId="77777777" w:rsidR="00A45488" w:rsidRDefault="00A45488">
            <w:r>
              <w:rPr>
                <w:sz w:val="16"/>
                <w:szCs w:val="16"/>
              </w:rPr>
              <w:t>0234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A5BC08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B5EF8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6FE52" w14:textId="77777777" w:rsidR="00A45488" w:rsidRDefault="00A45488">
            <w:r>
              <w:rPr>
                <w:sz w:val="16"/>
                <w:szCs w:val="16"/>
              </w:rPr>
              <w:t>Introducing NR inter-band CA for 3DL Bands and 1UL band for 38.101-1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B792C4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63029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F26F43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31310" w14:textId="77777777" w:rsidR="00A45488" w:rsidRDefault="00A45488">
            <w:r>
              <w:rPr>
                <w:sz w:val="16"/>
                <w:szCs w:val="16"/>
              </w:rPr>
              <w:t>R4-2002921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F2FB8" w14:textId="77777777" w:rsidR="00A45488" w:rsidRDefault="00A4548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6823A" w14:textId="77777777" w:rsidR="00A45488" w:rsidRDefault="00A45488">
            <w:r>
              <w:rPr>
                <w:sz w:val="16"/>
                <w:szCs w:val="16"/>
              </w:rPr>
              <w:t>NR_CA_R16_3BDL_1BUL-Core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6EE9D9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0E1090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29DC0588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316FFC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A1FADF" w14:textId="77777777" w:rsidR="00A45488" w:rsidRDefault="00A45488">
            <w:r>
              <w:rPr>
                <w:sz w:val="16"/>
                <w:szCs w:val="16"/>
              </w:rPr>
              <w:t>0260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24588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D24A73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EE1A9" w14:textId="77777777" w:rsidR="00A45488" w:rsidRDefault="00A45488">
            <w:r>
              <w:rPr>
                <w:sz w:val="16"/>
                <w:szCs w:val="16"/>
              </w:rPr>
              <w:t>Rel-16 CR to 38.101-1 for editorial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3FFF6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9F6BF7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DB647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68993" w14:textId="77777777" w:rsidR="00A45488" w:rsidRDefault="00A45488">
            <w:r>
              <w:rPr>
                <w:sz w:val="16"/>
                <w:szCs w:val="16"/>
              </w:rPr>
              <w:t>R4-2002575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18A6B0" w14:textId="77777777" w:rsidR="00A45488" w:rsidRDefault="00A4548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FA96C" w14:textId="77777777" w:rsidR="00A45488" w:rsidRDefault="00A45488">
            <w:r>
              <w:rPr>
                <w:sz w:val="16"/>
                <w:szCs w:val="16"/>
              </w:rPr>
              <w:t>NR_CA_R16_3BDL_1BUL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D354E6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6CCC07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322CC0CB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CCF5D7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0253A" w14:textId="77777777" w:rsidR="00A45488" w:rsidRDefault="00A45488">
            <w:r>
              <w:rPr>
                <w:sz w:val="16"/>
                <w:szCs w:val="16"/>
              </w:rPr>
              <w:t>0280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1001C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DE414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385B0" w14:textId="77777777" w:rsidR="00A45488" w:rsidRDefault="00A45488">
            <w:r>
              <w:rPr>
                <w:sz w:val="16"/>
                <w:szCs w:val="16"/>
              </w:rPr>
              <w:t>CR for 38.101-1: delta Tib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CBA82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BD395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0EA79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FFAA6" w14:textId="77777777" w:rsidR="00A45488" w:rsidRDefault="00A45488">
            <w:r>
              <w:rPr>
                <w:sz w:val="16"/>
                <w:szCs w:val="16"/>
              </w:rPr>
              <w:t>R4-2002161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F9237" w14:textId="77777777" w:rsidR="00A45488" w:rsidRDefault="00A45488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290EA4" w14:textId="77777777" w:rsidR="00A45488" w:rsidRDefault="00A45488">
            <w:r>
              <w:rPr>
                <w:sz w:val="16"/>
                <w:szCs w:val="16"/>
              </w:rPr>
              <w:t>NR_CADC_R16_3BDL_2BUL-Core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236812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5C40C0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57C8D692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ED0AAD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BF945F" w14:textId="77777777" w:rsidR="00A45488" w:rsidRDefault="00A45488">
            <w:r>
              <w:rPr>
                <w:sz w:val="16"/>
                <w:szCs w:val="16"/>
              </w:rPr>
              <w:t>0132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BCE5C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8950F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B412F" w14:textId="77777777" w:rsidR="00A45488" w:rsidRDefault="00A45488">
            <w:r>
              <w:rPr>
                <w:sz w:val="16"/>
                <w:szCs w:val="16"/>
              </w:rPr>
              <w:t>Rel-16 CR to 38.101-2 for editorial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06EA7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200EB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AA01C6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12F0EE" w14:textId="77777777" w:rsidR="00A45488" w:rsidRDefault="00A45488">
            <w:r>
              <w:rPr>
                <w:sz w:val="16"/>
                <w:szCs w:val="16"/>
              </w:rPr>
              <w:t>R4-2002025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1B8CB" w14:textId="77777777" w:rsidR="00A45488" w:rsidRDefault="00A4548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0B37E2" w14:textId="77777777" w:rsidR="00A45488" w:rsidRDefault="00A45488">
            <w:r>
              <w:rPr>
                <w:sz w:val="16"/>
                <w:szCs w:val="16"/>
              </w:rPr>
              <w:t>NR_CA_R16_intra-Core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6BC7C6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DBB559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1F0EC88F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DC8491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D68D3B" w14:textId="77777777" w:rsidR="00A45488" w:rsidRDefault="00A45488">
            <w:r>
              <w:rPr>
                <w:sz w:val="16"/>
                <w:szCs w:val="16"/>
              </w:rPr>
              <w:t>0165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5197A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F3FB3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BA2D2" w14:textId="77777777" w:rsidR="00A45488" w:rsidRDefault="00A45488">
            <w:r>
              <w:rPr>
                <w:sz w:val="16"/>
                <w:szCs w:val="16"/>
              </w:rPr>
              <w:t>CR for 38.101-3: Remove delta Tib and delta Rib for FR1+FR2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C2489A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80E85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1BE3D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BED4B" w14:textId="77777777" w:rsidR="00A45488" w:rsidRDefault="00A45488">
            <w:r>
              <w:rPr>
                <w:sz w:val="16"/>
                <w:szCs w:val="16"/>
              </w:rPr>
              <w:t>R4-2002716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B4CDB" w14:textId="77777777" w:rsidR="00A45488" w:rsidRDefault="00A45488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05C14" w14:textId="77777777" w:rsidR="00A45488" w:rsidRDefault="00A45488">
            <w:r>
              <w:rPr>
                <w:sz w:val="16"/>
                <w:szCs w:val="16"/>
              </w:rPr>
              <w:t>NR_CADC_R16_3BDL_2BUL-Core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994208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8713C8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3FD56F3A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30D4D1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1189E" w14:textId="77777777" w:rsidR="00A45488" w:rsidRDefault="00A45488">
            <w:r>
              <w:rPr>
                <w:sz w:val="16"/>
                <w:szCs w:val="16"/>
              </w:rPr>
              <w:t>0166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A0BD6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A4F18C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37BC7" w14:textId="77777777" w:rsidR="00A45488" w:rsidRDefault="00A45488">
            <w:r>
              <w:rPr>
                <w:sz w:val="16"/>
                <w:szCs w:val="16"/>
              </w:rPr>
              <w:t>CR for 38.101-3: DC_25-41_n41 correction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034C4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353B3C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2E6C8D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72B86" w14:textId="77777777" w:rsidR="00A45488" w:rsidRDefault="00A45488">
            <w:r>
              <w:rPr>
                <w:sz w:val="16"/>
                <w:szCs w:val="16"/>
              </w:rPr>
              <w:t>R4-2000417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1D8666" w14:textId="77777777" w:rsidR="00A45488" w:rsidRDefault="00A45488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9E546" w14:textId="77777777" w:rsidR="00A45488" w:rsidRDefault="00A45488">
            <w:r>
              <w:rPr>
                <w:sz w:val="16"/>
                <w:szCs w:val="16"/>
              </w:rPr>
              <w:t>DC_R16_2BLTE_1BNR_3DL2UL-Core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9D8FB0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9E23F0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3495100F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18D105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79B90" w14:textId="77777777" w:rsidR="00A45488" w:rsidRDefault="00A45488">
            <w:r>
              <w:rPr>
                <w:sz w:val="16"/>
                <w:szCs w:val="16"/>
              </w:rPr>
              <w:t>0175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B7A8C6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27604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06593C" w14:textId="77777777" w:rsidR="00A45488" w:rsidRDefault="00A45488">
            <w:r>
              <w:rPr>
                <w:sz w:val="16"/>
                <w:szCs w:val="16"/>
              </w:rPr>
              <w:t>CR to TS 38.101-3: Updated the MSD values for ENDC 3-n41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9A2E37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B982C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99F8E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AB070B" w14:textId="77777777" w:rsidR="00A45488" w:rsidRDefault="00A45488">
            <w:r>
              <w:rPr>
                <w:sz w:val="16"/>
                <w:szCs w:val="16"/>
              </w:rPr>
              <w:t>R4-2002584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9FF98" w14:textId="77777777" w:rsidR="00A45488" w:rsidRDefault="00A4548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F58D0" w14:textId="77777777" w:rsidR="00A45488" w:rsidRDefault="00A45488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CF014C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71A35E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502B275C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95F128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515FF9" w14:textId="77777777" w:rsidR="00A45488" w:rsidRDefault="00A45488">
            <w:r>
              <w:rPr>
                <w:sz w:val="16"/>
                <w:szCs w:val="16"/>
              </w:rPr>
              <w:t>0178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BC87E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77F7D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29FAC" w14:textId="77777777" w:rsidR="00A45488" w:rsidRDefault="00A45488">
            <w:r>
              <w:rPr>
                <w:sz w:val="16"/>
                <w:szCs w:val="16"/>
              </w:rPr>
              <w:t>CR to reflect the completed NR inter band CA DC combinations for 2 bands DL with up to 2 bands UL into Rel16 TS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446B58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6CAFC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361257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6A89EA" w14:textId="77777777" w:rsidR="00A45488" w:rsidRDefault="00A45488">
            <w:r>
              <w:rPr>
                <w:sz w:val="16"/>
                <w:szCs w:val="16"/>
              </w:rPr>
              <w:t>R4-2000498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9CF04" w14:textId="77777777" w:rsidR="00A45488" w:rsidRDefault="00A4548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7B3B4" w14:textId="77777777" w:rsidR="00A45488" w:rsidRDefault="00A45488">
            <w:r>
              <w:rPr>
                <w:sz w:val="16"/>
                <w:szCs w:val="16"/>
              </w:rPr>
              <w:t>NR_CADC_R16_2BDL_xBUL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45E5C5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8C8730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7E1B852D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91D5FB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CAC4B1" w14:textId="77777777" w:rsidR="00A45488" w:rsidRDefault="00A45488">
            <w:r>
              <w:rPr>
                <w:sz w:val="16"/>
                <w:szCs w:val="16"/>
              </w:rPr>
              <w:t>0179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89138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17DFCB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14F67" w14:textId="77777777" w:rsidR="00A45488" w:rsidRDefault="00A45488">
            <w:r>
              <w:rPr>
                <w:sz w:val="16"/>
                <w:szCs w:val="16"/>
              </w:rPr>
              <w:t>CR to reflect the completed NR inter band CA DC combinations for 3 bands DL with 2 bands UL into Rel16 TS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00865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EECB3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B58FB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179BD" w14:textId="77777777" w:rsidR="00A45488" w:rsidRDefault="00A45488">
            <w:r>
              <w:rPr>
                <w:sz w:val="16"/>
                <w:szCs w:val="16"/>
              </w:rPr>
              <w:t>R4-2000500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8185D" w14:textId="77777777" w:rsidR="00A45488" w:rsidRDefault="00A4548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B4CF4" w14:textId="77777777" w:rsidR="00A45488" w:rsidRDefault="00A45488">
            <w:r>
              <w:rPr>
                <w:sz w:val="16"/>
                <w:szCs w:val="16"/>
              </w:rPr>
              <w:t>NR_CADC_R16_3BDL_2BUL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B3E3B7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33AA5C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:rsidRPr="006734EC" w14:paraId="24CBED61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115EC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2BAE6" w14:textId="77777777" w:rsidR="00A45488" w:rsidRDefault="00A45488">
            <w:r>
              <w:rPr>
                <w:sz w:val="16"/>
                <w:szCs w:val="16"/>
              </w:rPr>
              <w:t>0180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09044A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65E21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5EA43" w14:textId="77777777" w:rsidR="00A45488" w:rsidRDefault="00A45488">
            <w:r>
              <w:rPr>
                <w:sz w:val="16"/>
                <w:szCs w:val="16"/>
              </w:rPr>
              <w:t>CR to reflect the completed ENDC combinations for 3 bands DL with 3 bands UL into Rel16 TS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8D0BF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ED295E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8F043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61081" w14:textId="77777777" w:rsidR="00A45488" w:rsidRDefault="00A45488">
            <w:r>
              <w:rPr>
                <w:sz w:val="16"/>
                <w:szCs w:val="16"/>
              </w:rPr>
              <w:t>R4-2000501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420B8" w14:textId="77777777" w:rsidR="00A45488" w:rsidRDefault="00A4548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58166C" w14:textId="77777777" w:rsidR="00A45488" w:rsidRPr="00A45488" w:rsidRDefault="00A45488">
            <w:pPr>
              <w:rPr>
                <w:lang w:val="sv-FI"/>
              </w:rPr>
            </w:pPr>
            <w:r w:rsidRPr="00A45488">
              <w:rPr>
                <w:sz w:val="16"/>
                <w:szCs w:val="16"/>
                <w:lang w:val="sv-FI"/>
              </w:rPr>
              <w:t>DC_R16_LTE_NR_3DL3UL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611670" w14:textId="77777777" w:rsidR="00A45488" w:rsidRPr="00A45488" w:rsidRDefault="00A4548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A67B11" w14:textId="77777777" w:rsidR="00A45488" w:rsidRPr="00A45488" w:rsidRDefault="00A45488">
            <w:pPr>
              <w:rPr>
                <w:sz w:val="16"/>
                <w:szCs w:val="16"/>
                <w:lang w:val="sv-FI"/>
              </w:rPr>
            </w:pPr>
          </w:p>
        </w:tc>
      </w:tr>
      <w:tr w:rsidR="00A45488" w14:paraId="2688CD35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5E708A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030DA" w14:textId="77777777" w:rsidR="00A45488" w:rsidRDefault="00A45488">
            <w:r>
              <w:rPr>
                <w:sz w:val="16"/>
                <w:szCs w:val="16"/>
              </w:rPr>
              <w:t>0181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F096B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908C4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221832" w14:textId="77777777" w:rsidR="00A45488" w:rsidRDefault="00A45488">
            <w:r>
              <w:rPr>
                <w:sz w:val="16"/>
                <w:szCs w:val="16"/>
              </w:rPr>
              <w:t>Correction to remedy missing implementation of approved CR0093r1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743ED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5CE69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8C80E4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97023" w14:textId="77777777" w:rsidR="00A45488" w:rsidRDefault="00A45488">
            <w:r>
              <w:rPr>
                <w:sz w:val="16"/>
                <w:szCs w:val="16"/>
              </w:rPr>
              <w:t>R4-2000558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FC93B" w14:textId="77777777" w:rsidR="00A45488" w:rsidRDefault="00A45488">
            <w:r>
              <w:rPr>
                <w:sz w:val="16"/>
                <w:szCs w:val="16"/>
              </w:rPr>
              <w:t>ETSI 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27A019" w14:textId="77777777" w:rsidR="00A45488" w:rsidRDefault="00A45488">
            <w:r>
              <w:rPr>
                <w:sz w:val="16"/>
                <w:szCs w:val="16"/>
              </w:rPr>
              <w:t>DC_R16_LTE_NR_3DL3UL-Core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359361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63F3B2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139E9259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5200D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B7C99" w14:textId="77777777" w:rsidR="00A45488" w:rsidRDefault="00A45488">
            <w:r>
              <w:rPr>
                <w:sz w:val="16"/>
                <w:szCs w:val="16"/>
              </w:rPr>
              <w:t>0186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7C64F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CF9E8B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1E5CE" w14:textId="77777777" w:rsidR="00A45488" w:rsidRDefault="00A45488">
            <w:r>
              <w:rPr>
                <w:sz w:val="16"/>
                <w:szCs w:val="16"/>
              </w:rPr>
              <w:t>CR for 38.101-3: Correction of MOP tolerance for DC_39_n41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9E93A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5244B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E435D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B12D6" w14:textId="77777777" w:rsidR="00A45488" w:rsidRDefault="00A45488">
            <w:r>
              <w:rPr>
                <w:sz w:val="16"/>
                <w:szCs w:val="16"/>
              </w:rPr>
              <w:t>R4-2000707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E8398" w14:textId="77777777" w:rsidR="00A45488" w:rsidRDefault="00A45488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B2E9D" w14:textId="77777777" w:rsidR="00A45488" w:rsidRDefault="00A45488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A8396B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AF856E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:rsidRPr="006734EC" w14:paraId="10B619AE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611B73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6F0AE" w14:textId="77777777" w:rsidR="00A45488" w:rsidRDefault="00A45488">
            <w:r>
              <w:rPr>
                <w:sz w:val="16"/>
                <w:szCs w:val="16"/>
              </w:rPr>
              <w:t>0187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C1E40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14B53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039355" w14:textId="77777777" w:rsidR="00A45488" w:rsidRDefault="00A45488">
            <w:r>
              <w:rPr>
                <w:sz w:val="16"/>
                <w:szCs w:val="16"/>
              </w:rPr>
              <w:t>CR on introduction of completed EN-DC of 2 bands LTE and 1 band NR from RAN4#94-e into TS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7F819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5B738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2948A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C970FD" w14:textId="77777777" w:rsidR="00A45488" w:rsidRDefault="00A45488">
            <w:r>
              <w:rPr>
                <w:sz w:val="16"/>
                <w:szCs w:val="16"/>
              </w:rPr>
              <w:t>R4-2000842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06151" w14:textId="77777777" w:rsidR="00A45488" w:rsidRDefault="00A4548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23E3C" w14:textId="77777777" w:rsidR="00A45488" w:rsidRPr="00A45488" w:rsidRDefault="00A45488">
            <w:pPr>
              <w:rPr>
                <w:lang w:val="sv-FI"/>
              </w:rPr>
            </w:pPr>
            <w:r w:rsidRPr="00A45488">
              <w:rPr>
                <w:sz w:val="16"/>
                <w:szCs w:val="16"/>
                <w:lang w:val="sv-FI"/>
              </w:rPr>
              <w:t>DC_R16_2BLTE_1BNR_3DL2UL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3A6D85" w14:textId="77777777" w:rsidR="00A45488" w:rsidRPr="00A45488" w:rsidRDefault="00A4548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886C78" w14:textId="77777777" w:rsidR="00A45488" w:rsidRPr="00A45488" w:rsidRDefault="00A45488">
            <w:pPr>
              <w:rPr>
                <w:sz w:val="16"/>
                <w:szCs w:val="16"/>
                <w:lang w:val="sv-FI"/>
              </w:rPr>
            </w:pPr>
          </w:p>
        </w:tc>
      </w:tr>
      <w:tr w:rsidR="00A45488" w:rsidRPr="006734EC" w14:paraId="52281C85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03D2C5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9AFFF" w14:textId="77777777" w:rsidR="00A45488" w:rsidRDefault="00A45488">
            <w:r>
              <w:rPr>
                <w:sz w:val="16"/>
                <w:szCs w:val="16"/>
              </w:rPr>
              <w:t>0190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A1C112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8BE0F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01C38" w14:textId="77777777" w:rsidR="00A45488" w:rsidRDefault="00A45488">
            <w:r>
              <w:rPr>
                <w:sz w:val="16"/>
                <w:szCs w:val="16"/>
              </w:rPr>
              <w:t>CR on introduction of completed EN-DC of 1 band LTE and 1 band NR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750DB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5CA76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4CFBC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A221FB" w14:textId="77777777" w:rsidR="00A45488" w:rsidRDefault="00A45488">
            <w:r>
              <w:rPr>
                <w:sz w:val="16"/>
                <w:szCs w:val="16"/>
              </w:rPr>
              <w:t>R4-2000887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E8D5A" w14:textId="77777777" w:rsidR="00A45488" w:rsidRDefault="00A45488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817036" w14:textId="77777777" w:rsidR="00A45488" w:rsidRPr="00A45488" w:rsidRDefault="00A45488">
            <w:pPr>
              <w:rPr>
                <w:lang w:val="sv-FI"/>
              </w:rPr>
            </w:pPr>
            <w:r w:rsidRPr="00A45488">
              <w:rPr>
                <w:sz w:val="16"/>
                <w:szCs w:val="16"/>
                <w:lang w:val="sv-FI"/>
              </w:rPr>
              <w:t>DC_R16_1BLTE_1BNR_2DL2UL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BAC281" w14:textId="77777777" w:rsidR="00A45488" w:rsidRPr="00A45488" w:rsidRDefault="00A4548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C47E26" w14:textId="77777777" w:rsidR="00A45488" w:rsidRPr="00A45488" w:rsidRDefault="00A45488">
            <w:pPr>
              <w:rPr>
                <w:sz w:val="16"/>
                <w:szCs w:val="16"/>
                <w:lang w:val="sv-FI"/>
              </w:rPr>
            </w:pPr>
          </w:p>
        </w:tc>
      </w:tr>
      <w:tr w:rsidR="00A45488" w14:paraId="5459FBD8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DAF44E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B33F2" w14:textId="77777777" w:rsidR="00A45488" w:rsidRDefault="00A45488">
            <w:r>
              <w:rPr>
                <w:sz w:val="16"/>
                <w:szCs w:val="16"/>
              </w:rPr>
              <w:t>0195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649C0F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3E0CA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36A17" w14:textId="77777777" w:rsidR="00A45488" w:rsidRDefault="00A45488">
            <w:r>
              <w:rPr>
                <w:sz w:val="16"/>
                <w:szCs w:val="16"/>
              </w:rPr>
              <w:t>CR to TS 38.101-3: adding 90MHz channel BW support for Rel.16 CA_n78A-n257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59E3D8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86E075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DE69D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64BD0B" w14:textId="77777777" w:rsidR="00A45488" w:rsidRDefault="00A45488">
            <w:r>
              <w:rPr>
                <w:sz w:val="16"/>
                <w:szCs w:val="16"/>
              </w:rPr>
              <w:t>R4-2000986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54F0E" w14:textId="77777777" w:rsidR="00A45488" w:rsidRDefault="00A45488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A68076" w14:textId="77777777" w:rsidR="00A45488" w:rsidRDefault="00A45488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9B0770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8FB9F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1DC5DCE8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1F7BB1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8F032" w14:textId="77777777" w:rsidR="00A45488" w:rsidRDefault="00A45488">
            <w:r>
              <w:rPr>
                <w:sz w:val="16"/>
                <w:szCs w:val="16"/>
              </w:rPr>
              <w:t>0196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837F2A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B22F4C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D438F" w14:textId="77777777" w:rsidR="00A45488" w:rsidRDefault="00A45488">
            <w:r>
              <w:rPr>
                <w:sz w:val="16"/>
                <w:szCs w:val="16"/>
              </w:rPr>
              <w:t>Introducing CR on new EN-DC LTE(xDL/1UL)+ NR(2DL/1UL) DC in rel-16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5B3B2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B7920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9282B6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D61E6" w14:textId="77777777" w:rsidR="00A45488" w:rsidRDefault="00A45488">
            <w:r>
              <w:rPr>
                <w:sz w:val="16"/>
                <w:szCs w:val="16"/>
              </w:rPr>
              <w:t>R4-2001066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18FF8" w14:textId="77777777" w:rsidR="00A45488" w:rsidRDefault="00A45488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CE7A6" w14:textId="77777777" w:rsidR="00A45488" w:rsidRDefault="00A45488">
            <w:r>
              <w:rPr>
                <w:sz w:val="16"/>
                <w:szCs w:val="16"/>
              </w:rPr>
              <w:t>DC_R16_xBLTE_2BNR_yDL2UL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5F9AE1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C57FD4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:rsidRPr="006734EC" w14:paraId="0D5DB953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B8718B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E8C35B" w14:textId="77777777" w:rsidR="00A45488" w:rsidRDefault="00A45488">
            <w:r>
              <w:rPr>
                <w:sz w:val="16"/>
                <w:szCs w:val="16"/>
              </w:rPr>
              <w:t>0200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B3614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663B4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DB99FA" w14:textId="77777777" w:rsidR="00A45488" w:rsidRDefault="00A45488">
            <w:r>
              <w:rPr>
                <w:sz w:val="16"/>
                <w:szCs w:val="16"/>
              </w:rPr>
              <w:t>CR to introduce new combinations of LTE 4band + NR 1band for TS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EDE65" w14:textId="77777777" w:rsidR="00A45488" w:rsidRDefault="00A45488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6829D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D842C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645C3C" w14:textId="77777777" w:rsidR="00A45488" w:rsidRDefault="00A45488">
            <w:r>
              <w:rPr>
                <w:sz w:val="16"/>
                <w:szCs w:val="16"/>
              </w:rPr>
              <w:t>R4-2001285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3331E1" w14:textId="77777777" w:rsidR="00A45488" w:rsidRDefault="00A4548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D548A" w14:textId="77777777" w:rsidR="00A45488" w:rsidRPr="00A45488" w:rsidRDefault="00A45488">
            <w:pPr>
              <w:rPr>
                <w:lang w:val="sv-FI"/>
              </w:rPr>
            </w:pPr>
            <w:r w:rsidRPr="00A45488">
              <w:rPr>
                <w:sz w:val="16"/>
                <w:szCs w:val="16"/>
                <w:lang w:val="sv-FI"/>
              </w:rPr>
              <w:t>DC_R16_4BLTE_1BNR_5DL2UL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70F6C4" w14:textId="77777777" w:rsidR="00A45488" w:rsidRPr="00A45488" w:rsidRDefault="00A4548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B7A5BA" w14:textId="77777777" w:rsidR="00A45488" w:rsidRPr="00A45488" w:rsidRDefault="00A45488">
            <w:pPr>
              <w:rPr>
                <w:sz w:val="16"/>
                <w:szCs w:val="16"/>
                <w:lang w:val="sv-FI"/>
              </w:rPr>
            </w:pPr>
          </w:p>
        </w:tc>
      </w:tr>
      <w:tr w:rsidR="00A45488" w14:paraId="23E12D53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9B5614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422E8E" w14:textId="77777777" w:rsidR="00A45488" w:rsidRDefault="00A45488">
            <w:r>
              <w:rPr>
                <w:sz w:val="16"/>
                <w:szCs w:val="16"/>
              </w:rPr>
              <w:t>0206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0F001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417DA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3D698" w14:textId="77777777" w:rsidR="00A45488" w:rsidRDefault="00A45488">
            <w:r>
              <w:rPr>
                <w:sz w:val="16"/>
                <w:szCs w:val="16"/>
              </w:rPr>
              <w:t>CR introduction completed band combinations 37.716-31-11 -&gt;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C5B3C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4FAB8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32A4D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AB46C" w14:textId="77777777" w:rsidR="00A45488" w:rsidRDefault="00A45488">
            <w:r>
              <w:rPr>
                <w:sz w:val="16"/>
                <w:szCs w:val="16"/>
              </w:rPr>
              <w:t>R4-2001512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87504" w14:textId="77777777" w:rsidR="00A45488" w:rsidRDefault="00A4548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DF5DE" w14:textId="77777777" w:rsidR="00A45488" w:rsidRDefault="00A45488">
            <w:r>
              <w:rPr>
                <w:sz w:val="16"/>
                <w:szCs w:val="16"/>
              </w:rPr>
              <w:t>DC_R16_3BLTE_1BNR_4DL2UL-Core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1E1034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606A78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172DD24C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9497AE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BAF7A" w14:textId="77777777" w:rsidR="00A45488" w:rsidRDefault="00A45488">
            <w:r>
              <w:rPr>
                <w:sz w:val="16"/>
                <w:szCs w:val="16"/>
              </w:rPr>
              <w:t>0207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D796D1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18BF2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28959" w14:textId="77777777" w:rsidR="00A45488" w:rsidRDefault="00A45488">
            <w:r>
              <w:rPr>
                <w:sz w:val="16"/>
                <w:szCs w:val="16"/>
              </w:rPr>
              <w:t>CR introduction completed band combinations 38.716-04-01 -&gt;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FBEB47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DFBBB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2EEF00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93CA6F" w14:textId="77777777" w:rsidR="00A45488" w:rsidRDefault="00A45488">
            <w:r>
              <w:rPr>
                <w:sz w:val="16"/>
                <w:szCs w:val="16"/>
              </w:rPr>
              <w:t>R4-2001514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9F2D9" w14:textId="77777777" w:rsidR="00A45488" w:rsidRDefault="00A4548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761F3D" w14:textId="77777777" w:rsidR="00A45488" w:rsidRDefault="00A45488">
            <w:r>
              <w:rPr>
                <w:sz w:val="16"/>
                <w:szCs w:val="16"/>
              </w:rPr>
              <w:t>NR_CA_R16_4BDL_1BUL-Core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9927AC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93DA62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59AF7B60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E96847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524E40" w14:textId="77777777" w:rsidR="00A45488" w:rsidRDefault="00A45488">
            <w:r>
              <w:rPr>
                <w:sz w:val="16"/>
                <w:szCs w:val="16"/>
              </w:rPr>
              <w:t>0208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0BAA7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556480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FD2F15" w14:textId="77777777" w:rsidR="00A45488" w:rsidRDefault="00A45488">
            <w:r>
              <w:rPr>
                <w:sz w:val="16"/>
                <w:szCs w:val="16"/>
              </w:rPr>
              <w:t>Rel-16 CR to 38.101-3 for editorial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41564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B57239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EBC6D3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378FDA" w14:textId="77777777" w:rsidR="00A45488" w:rsidRDefault="00A45488">
            <w:r>
              <w:rPr>
                <w:sz w:val="16"/>
                <w:szCs w:val="16"/>
              </w:rPr>
              <w:t>R4-2002613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67A23" w14:textId="77777777" w:rsidR="00A45488" w:rsidRDefault="00A4548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83F52" w14:textId="77777777" w:rsidR="00A45488" w:rsidRDefault="00A45488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0205E1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A86174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4B1C612A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1D02B8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FE1573" w14:textId="77777777" w:rsidR="00A45488" w:rsidRDefault="00A45488">
            <w:r>
              <w:rPr>
                <w:sz w:val="16"/>
                <w:szCs w:val="16"/>
              </w:rPr>
              <w:t>0209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89B6FF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3DFC6C" w14:textId="77777777" w:rsidR="00A45488" w:rsidRDefault="00A4548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9A662" w14:textId="77777777" w:rsidR="00A45488" w:rsidRDefault="00A45488">
            <w:r>
              <w:rPr>
                <w:sz w:val="16"/>
                <w:szCs w:val="16"/>
              </w:rPr>
              <w:t>Rel-15 CR to 38.101-3 for editorial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0CDDA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25EC46" w14:textId="77777777" w:rsidR="00A45488" w:rsidRDefault="00A45488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62F98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C9EED" w14:textId="77777777" w:rsidR="00A45488" w:rsidRDefault="00A45488">
            <w:r>
              <w:rPr>
                <w:sz w:val="16"/>
                <w:szCs w:val="16"/>
              </w:rPr>
              <w:t>R4-2002724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29D997" w14:textId="77777777" w:rsidR="00A45488" w:rsidRDefault="00A4548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D5A7C" w14:textId="77777777" w:rsidR="00A45488" w:rsidRDefault="00A45488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D51ECA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0AF9C3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324D55AE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C8725C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7EEB1" w14:textId="77777777" w:rsidR="00A45488" w:rsidRDefault="00A45488">
            <w:r>
              <w:rPr>
                <w:sz w:val="16"/>
                <w:szCs w:val="16"/>
              </w:rPr>
              <w:t>0215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ECC9C6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05AA17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5B0341" w14:textId="77777777" w:rsidR="00A45488" w:rsidRDefault="00A45488">
            <w:r>
              <w:rPr>
                <w:sz w:val="16"/>
                <w:szCs w:val="16"/>
              </w:rPr>
              <w:t>CR to 38.101-3 on EN-DC band combination with SUL for n41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98B8B8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33818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BBD4FA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E62FA6" w14:textId="77777777" w:rsidR="00A45488" w:rsidRDefault="00A45488">
            <w:r>
              <w:rPr>
                <w:sz w:val="16"/>
                <w:szCs w:val="16"/>
              </w:rPr>
              <w:t>R4-2002665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EA8F4" w14:textId="77777777" w:rsidR="00A45488" w:rsidRDefault="00A45488"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647493" w14:textId="77777777" w:rsidR="00A45488" w:rsidRDefault="00A45488">
            <w:r>
              <w:rPr>
                <w:sz w:val="16"/>
                <w:szCs w:val="16"/>
              </w:rPr>
              <w:t>NR_SUL_combos_R16-Core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D926BB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AFD363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399D514D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DCD072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59642" w14:textId="77777777" w:rsidR="00A45488" w:rsidRDefault="00A45488"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D22A95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87057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AAE1E" w14:textId="77777777" w:rsidR="00A45488" w:rsidRDefault="00A45488">
            <w:r>
              <w:rPr>
                <w:sz w:val="16"/>
                <w:szCs w:val="16"/>
              </w:rPr>
              <w:t>CR for introduce new EN-DC of LTE 2,3,4 band + NR FR1 1UL/1DL band + NR FR2 1UL/1DL band for TS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B6A01E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299C54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F1F0D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71C13" w14:textId="77777777" w:rsidR="00A45488" w:rsidRDefault="00A45488">
            <w:r>
              <w:rPr>
                <w:sz w:val="16"/>
                <w:szCs w:val="16"/>
              </w:rPr>
              <w:t>R4-2002107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CE389" w14:textId="77777777" w:rsidR="00A45488" w:rsidRDefault="00A45488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1E86A" w14:textId="77777777" w:rsidR="00A45488" w:rsidRDefault="00A45488">
            <w:r>
              <w:rPr>
                <w:sz w:val="16"/>
                <w:szCs w:val="16"/>
              </w:rPr>
              <w:t>DC_R16_xBLTE_2BNR_yDL3UL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6E2F0E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10125D" w14:textId="77777777" w:rsidR="00A45488" w:rsidRDefault="00A45488">
            <w:pPr>
              <w:rPr>
                <w:sz w:val="16"/>
                <w:szCs w:val="16"/>
              </w:rPr>
            </w:pPr>
          </w:p>
        </w:tc>
      </w:tr>
    </w:tbl>
    <w:p w14:paraId="1814BE23" w14:textId="77777777" w:rsidR="00A45488" w:rsidRPr="00A45488" w:rsidRDefault="00A45488" w:rsidP="00A45488"/>
    <w:p w14:paraId="378B91A6" w14:textId="605921B2" w:rsidR="00AB00A6" w:rsidRDefault="00AB00A6" w:rsidP="00DB3FD1">
      <w:pPr>
        <w:pStyle w:val="Heading3"/>
        <w:rPr>
          <w:sz w:val="14"/>
          <w:szCs w:val="16"/>
        </w:rPr>
      </w:pPr>
      <w:r>
        <w:t>9.4.2</w:t>
      </w:r>
      <w:r>
        <w:tab/>
        <w:t xml:space="preserve">Introduction of NR band n26 </w:t>
      </w:r>
      <w:r>
        <w:rPr>
          <w:sz w:val="14"/>
          <w:szCs w:val="16"/>
        </w:rPr>
        <w:t>[</w:t>
      </w:r>
      <w:r>
        <w:rPr>
          <w:bCs/>
          <w:sz w:val="14"/>
          <w:szCs w:val="16"/>
        </w:rPr>
        <w:t>RAN4 WI:</w:t>
      </w:r>
      <w:r>
        <w:rPr>
          <w:sz w:val="14"/>
          <w:szCs w:val="16"/>
        </w:rPr>
        <w:t xml:space="preserve"> NR_n26]</w:t>
      </w:r>
    </w:p>
    <w:p w14:paraId="566E9629" w14:textId="79E80540" w:rsidR="00DB3FD1" w:rsidRPr="00DB3FD1" w:rsidRDefault="00DB3FD1" w:rsidP="00DB3FD1">
      <w:pPr>
        <w:rPr>
          <w:rFonts w:ascii="Arial" w:hAnsi="Arial" w:cs="Arial"/>
          <w:b/>
          <w:bCs/>
          <w:sz w:val="24"/>
          <w:szCs w:val="24"/>
        </w:rPr>
      </w:pPr>
      <w:r w:rsidRPr="00DB3FD1">
        <w:rPr>
          <w:rFonts w:ascii="Arial" w:hAnsi="Arial" w:cs="Arial"/>
          <w:b/>
          <w:bCs/>
          <w:sz w:val="24"/>
          <w:szCs w:val="24"/>
        </w:rPr>
        <w:t>RP-200381</w:t>
      </w:r>
      <w:r w:rsidRPr="00DB3FD1">
        <w:rPr>
          <w:rFonts w:ascii="Arial" w:hAnsi="Arial" w:cs="Arial"/>
          <w:b/>
          <w:bCs/>
          <w:sz w:val="24"/>
          <w:szCs w:val="24"/>
        </w:rPr>
        <w:tab/>
        <w:t>RAN4 CRs for Introduction of NR band n26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DB3FD1" w14:paraId="198A1106" w14:textId="77777777" w:rsidTr="00DB3FD1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0583E0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2A0FFF8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888D89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AA7C57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70D897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320187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718EBB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7D6AFB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7E1139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267A33B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EDDB15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FAADDD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AECCD3A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DB3FD1" w14:paraId="09D66331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BBDCD5" w14:textId="77777777" w:rsidR="00DB3FD1" w:rsidRDefault="00DB3FD1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3C66D" w14:textId="77777777" w:rsidR="00DB3FD1" w:rsidRDefault="00DB3FD1">
            <w:r>
              <w:rPr>
                <w:sz w:val="16"/>
                <w:szCs w:val="16"/>
              </w:rPr>
              <w:t>4889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FFE6A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018E6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881B14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39AD8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81C60" w14:textId="77777777" w:rsidR="00DB3FD1" w:rsidRDefault="00DB3FD1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5426D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2283D" w14:textId="77777777" w:rsidR="00DB3FD1" w:rsidRDefault="00DB3FD1">
            <w:r>
              <w:rPr>
                <w:sz w:val="16"/>
                <w:szCs w:val="16"/>
              </w:rPr>
              <w:t>R4-2000332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E816E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582790" w14:textId="77777777" w:rsidR="00DB3FD1" w:rsidRDefault="00DB3FD1">
            <w:r>
              <w:rPr>
                <w:sz w:val="16"/>
                <w:szCs w:val="16"/>
              </w:rPr>
              <w:t>NR_n26-Core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F2878C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46BD3B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404FEA41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A811B7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C54D3" w14:textId="77777777" w:rsidR="00DB3FD1" w:rsidRDefault="00DB3FD1">
            <w:r>
              <w:rPr>
                <w:sz w:val="16"/>
                <w:szCs w:val="16"/>
              </w:rPr>
              <w:t>1247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EF719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A5438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DD5E4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354E3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C3FC4" w14:textId="77777777" w:rsidR="00DB3FD1" w:rsidRDefault="00DB3FD1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36F7A0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6A285" w14:textId="77777777" w:rsidR="00DB3FD1" w:rsidRDefault="00DB3FD1">
            <w:r>
              <w:rPr>
                <w:sz w:val="16"/>
                <w:szCs w:val="16"/>
              </w:rPr>
              <w:t>R4-2000333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55A9A6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A1D46" w14:textId="77777777" w:rsidR="00DB3FD1" w:rsidRDefault="00DB3FD1">
            <w:r>
              <w:rPr>
                <w:sz w:val="16"/>
                <w:szCs w:val="16"/>
              </w:rPr>
              <w:t>NR_n26-Perf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21C359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4FFAA9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6E5680D6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DA96AE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36D99" w14:textId="77777777" w:rsidR="00DB3FD1" w:rsidRDefault="00DB3FD1">
            <w:r>
              <w:rPr>
                <w:sz w:val="16"/>
                <w:szCs w:val="16"/>
              </w:rPr>
              <w:t>0893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05F00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9435D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CA21C0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D89DB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1E7EDB" w14:textId="77777777" w:rsidR="00DB3FD1" w:rsidRDefault="00DB3FD1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F591C4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5EFEF" w14:textId="77777777" w:rsidR="00DB3FD1" w:rsidRDefault="00DB3FD1">
            <w:r>
              <w:rPr>
                <w:sz w:val="16"/>
                <w:szCs w:val="16"/>
              </w:rPr>
              <w:t>R4-2000334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327499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FE413" w14:textId="77777777" w:rsidR="00DB3FD1" w:rsidRDefault="00DB3FD1">
            <w:r>
              <w:rPr>
                <w:sz w:val="16"/>
                <w:szCs w:val="16"/>
              </w:rPr>
              <w:t>NR_n26-Core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CDAC94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629762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3FB78872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9983DD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645AFA" w14:textId="77777777" w:rsidR="00DB3FD1" w:rsidRDefault="00DB3FD1">
            <w:r>
              <w:rPr>
                <w:sz w:val="16"/>
                <w:szCs w:val="16"/>
              </w:rPr>
              <w:t>0181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02EA4F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E3A91A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AFA1A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B97F01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A0EBF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2496DE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CA88D" w14:textId="77777777" w:rsidR="00DB3FD1" w:rsidRDefault="00DB3FD1">
            <w:r>
              <w:rPr>
                <w:sz w:val="16"/>
                <w:szCs w:val="16"/>
              </w:rPr>
              <w:t>R4-2000336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B0442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FF4C6A" w14:textId="77777777" w:rsidR="00DB3FD1" w:rsidRDefault="00DB3FD1">
            <w:r>
              <w:rPr>
                <w:sz w:val="16"/>
                <w:szCs w:val="16"/>
              </w:rPr>
              <w:t>NR_n26-Core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2362D6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938DE6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75BD237A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FA59B9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10604" w14:textId="77777777" w:rsidR="00DB3FD1" w:rsidRDefault="00DB3FD1">
            <w:r>
              <w:rPr>
                <w:sz w:val="16"/>
                <w:szCs w:val="16"/>
              </w:rPr>
              <w:t>0918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0B260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A7EE6E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2DEFB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E12809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C9CDFD" w14:textId="77777777" w:rsidR="00DB3FD1" w:rsidRDefault="00DB3FD1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05255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33E2D" w14:textId="77777777" w:rsidR="00DB3FD1" w:rsidRDefault="00DB3FD1">
            <w:r>
              <w:rPr>
                <w:sz w:val="16"/>
                <w:szCs w:val="16"/>
              </w:rPr>
              <w:t>R4-2000335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52022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EA5C0" w14:textId="77777777" w:rsidR="00DB3FD1" w:rsidRDefault="00DB3FD1">
            <w:r>
              <w:rPr>
                <w:sz w:val="16"/>
                <w:szCs w:val="16"/>
              </w:rPr>
              <w:t>NR_n26-Perf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D971B8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EC77CF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6AAF167C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06F302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57EF3" w14:textId="77777777" w:rsidR="00DB3FD1" w:rsidRDefault="00DB3FD1">
            <w:r>
              <w:rPr>
                <w:sz w:val="16"/>
                <w:szCs w:val="16"/>
              </w:rPr>
              <w:t>0208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04076B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D773A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3C085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D56A0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12DB0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2928E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5D0E5B" w14:textId="77777777" w:rsidR="00DB3FD1" w:rsidRDefault="00DB3FD1">
            <w:r>
              <w:rPr>
                <w:sz w:val="16"/>
                <w:szCs w:val="16"/>
              </w:rPr>
              <w:t>R4-2000337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C7872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A5A0E2" w14:textId="77777777" w:rsidR="00DB3FD1" w:rsidRDefault="00DB3FD1">
            <w:r>
              <w:rPr>
                <w:sz w:val="16"/>
                <w:szCs w:val="16"/>
              </w:rPr>
              <w:t>NR_n26-Perf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19B986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EEFEBC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48104B61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FE88FC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A01A4" w14:textId="77777777" w:rsidR="00DB3FD1" w:rsidRDefault="00DB3FD1">
            <w:r>
              <w:rPr>
                <w:sz w:val="16"/>
                <w:szCs w:val="16"/>
              </w:rPr>
              <w:t>0217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7DBF1B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93013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60466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37913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89456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F8E31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EDDD2" w14:textId="77777777" w:rsidR="00DB3FD1" w:rsidRDefault="00DB3FD1">
            <w:r>
              <w:rPr>
                <w:sz w:val="16"/>
                <w:szCs w:val="16"/>
              </w:rPr>
              <w:t>R4-2000338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08A0B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CB025" w14:textId="77777777" w:rsidR="00DB3FD1" w:rsidRDefault="00DB3FD1">
            <w:r>
              <w:rPr>
                <w:sz w:val="16"/>
                <w:szCs w:val="16"/>
              </w:rPr>
              <w:t>NR_n26-Perf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AE67B7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CD9D18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0D044EC8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28A1C8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34276" w14:textId="77777777" w:rsidR="00DB3FD1" w:rsidRDefault="00DB3FD1">
            <w:r>
              <w:rPr>
                <w:sz w:val="16"/>
                <w:szCs w:val="16"/>
              </w:rPr>
              <w:t>0215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A9634F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53C19D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77DCD" w14:textId="77777777" w:rsidR="00DB3FD1" w:rsidRDefault="00DB3FD1">
            <w:r>
              <w:rPr>
                <w:sz w:val="16"/>
                <w:szCs w:val="16"/>
              </w:rPr>
              <w:t>CR for 38.101-1: 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1EC2E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2E57DB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D60C5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65B34" w14:textId="77777777" w:rsidR="00DB3FD1" w:rsidRDefault="00DB3FD1">
            <w:r>
              <w:rPr>
                <w:sz w:val="16"/>
                <w:szCs w:val="16"/>
              </w:rPr>
              <w:t>R4-2000432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5BA79" w14:textId="77777777" w:rsidR="00DB3FD1" w:rsidRDefault="00DB3FD1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F930B" w14:textId="77777777" w:rsidR="00DB3FD1" w:rsidRDefault="00DB3FD1">
            <w:r>
              <w:rPr>
                <w:sz w:val="16"/>
                <w:szCs w:val="16"/>
              </w:rPr>
              <w:t>NR_n26-Core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48D3BB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EF7264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3FC1CD7F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4F0A12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425650" w14:textId="77777777" w:rsidR="00DB3FD1" w:rsidRDefault="00DB3FD1">
            <w:r>
              <w:rPr>
                <w:sz w:val="16"/>
                <w:szCs w:val="16"/>
              </w:rPr>
              <w:t>0126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F62BFB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20BC2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89E792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59A90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876DF0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1720B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D0F260" w14:textId="77777777" w:rsidR="00DB3FD1" w:rsidRDefault="00DB3FD1">
            <w:r>
              <w:rPr>
                <w:sz w:val="16"/>
                <w:szCs w:val="16"/>
              </w:rPr>
              <w:t>R4-2000339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EF39AB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44B6E" w14:textId="77777777" w:rsidR="00DB3FD1" w:rsidRDefault="00DB3FD1">
            <w:r>
              <w:rPr>
                <w:sz w:val="16"/>
                <w:szCs w:val="16"/>
              </w:rPr>
              <w:t>NR_n26-Core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4EB3F8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5B1859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53641252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F55FB3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51258" w14:textId="77777777" w:rsidR="00DB3FD1" w:rsidRDefault="00DB3FD1">
            <w:r>
              <w:rPr>
                <w:sz w:val="16"/>
                <w:szCs w:val="16"/>
              </w:rPr>
              <w:t>0440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7D9C46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E10F42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32B0D" w14:textId="77777777" w:rsidR="00DB3FD1" w:rsidRDefault="00DB3FD1">
            <w:r>
              <w:rPr>
                <w:sz w:val="16"/>
                <w:szCs w:val="16"/>
              </w:rPr>
              <w:t>n26 introduction to 38.133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73D8D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B15464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F5812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278E9" w14:textId="77777777" w:rsidR="00DB3FD1" w:rsidRDefault="00DB3FD1">
            <w:r>
              <w:rPr>
                <w:sz w:val="16"/>
                <w:szCs w:val="16"/>
              </w:rPr>
              <w:t>R4-2000506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4582B2" w14:textId="77777777" w:rsidR="00DB3FD1" w:rsidRDefault="00DB3FD1">
            <w:r>
              <w:rPr>
                <w:sz w:val="16"/>
                <w:szCs w:val="16"/>
              </w:rPr>
              <w:t>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B3D0D6" w14:textId="77777777" w:rsidR="00DB3FD1" w:rsidRDefault="00DB3FD1">
            <w:r>
              <w:rPr>
                <w:sz w:val="16"/>
                <w:szCs w:val="16"/>
              </w:rPr>
              <w:t>NR_n26-Core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5F8A57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4B1B52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5E90B17C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1FC575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6E208" w14:textId="77777777" w:rsidR="00DB3FD1" w:rsidRDefault="00DB3FD1">
            <w:r>
              <w:rPr>
                <w:sz w:val="16"/>
                <w:szCs w:val="16"/>
              </w:rPr>
              <w:t>0086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7A4685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0084D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7B3D59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D7532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5CE4A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7BF87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B854C" w14:textId="77777777" w:rsidR="00DB3FD1" w:rsidRDefault="00DB3FD1">
            <w:r>
              <w:rPr>
                <w:sz w:val="16"/>
                <w:szCs w:val="16"/>
              </w:rPr>
              <w:t>R4-2000340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5739F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191BF" w14:textId="77777777" w:rsidR="00DB3FD1" w:rsidRDefault="00DB3FD1">
            <w:r>
              <w:rPr>
                <w:sz w:val="16"/>
                <w:szCs w:val="16"/>
              </w:rPr>
              <w:t>NR_n26-Perf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A13750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D3B342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239774D7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F5B8F6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5AA2E" w14:textId="77777777" w:rsidR="00DB3FD1" w:rsidRDefault="00DB3FD1"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1E8771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EE700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0A2AD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D78C0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6E44EA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6BA80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D6CC8" w14:textId="77777777" w:rsidR="00DB3FD1" w:rsidRDefault="00DB3FD1">
            <w:r>
              <w:rPr>
                <w:sz w:val="16"/>
                <w:szCs w:val="16"/>
              </w:rPr>
              <w:t>R4-2000341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31BE9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278D0" w14:textId="77777777" w:rsidR="00DB3FD1" w:rsidRDefault="00DB3FD1">
            <w:r>
              <w:rPr>
                <w:sz w:val="16"/>
                <w:szCs w:val="16"/>
              </w:rPr>
              <w:t>NR_n26-Perf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717BC2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A5A429" w14:textId="77777777" w:rsidR="00DB3FD1" w:rsidRDefault="00DB3FD1">
            <w:pPr>
              <w:rPr>
                <w:sz w:val="16"/>
                <w:szCs w:val="16"/>
              </w:rPr>
            </w:pPr>
          </w:p>
        </w:tc>
      </w:tr>
    </w:tbl>
    <w:p w14:paraId="551E581E" w14:textId="77777777" w:rsidR="00DB3FD1" w:rsidRPr="00DB3FD1" w:rsidRDefault="00DB3FD1" w:rsidP="00DB3FD1"/>
    <w:p w14:paraId="005F55EA" w14:textId="3751A7AD" w:rsidR="00AB00A6" w:rsidRDefault="00AB00A6" w:rsidP="00DB3FD1">
      <w:pPr>
        <w:pStyle w:val="Heading3"/>
        <w:rPr>
          <w:sz w:val="14"/>
          <w:szCs w:val="16"/>
        </w:rPr>
      </w:pPr>
      <w:r>
        <w:t>9.4.3</w:t>
      </w:r>
      <w:r>
        <w:tab/>
        <w:t xml:space="preserve">Introduction of band n53 </w:t>
      </w:r>
      <w:r>
        <w:rPr>
          <w:sz w:val="14"/>
          <w:szCs w:val="16"/>
        </w:rPr>
        <w:t>[</w:t>
      </w:r>
      <w:r>
        <w:rPr>
          <w:b/>
          <w:bCs/>
          <w:sz w:val="14"/>
          <w:szCs w:val="16"/>
        </w:rPr>
        <w:t>new RAN4 WI</w:t>
      </w:r>
      <w:r>
        <w:rPr>
          <w:bCs/>
          <w:sz w:val="14"/>
          <w:szCs w:val="16"/>
        </w:rPr>
        <w:t>:</w:t>
      </w:r>
      <w:r>
        <w:rPr>
          <w:sz w:val="14"/>
          <w:szCs w:val="16"/>
        </w:rPr>
        <w:t xml:space="preserve"> NR_n53]</w:t>
      </w:r>
    </w:p>
    <w:p w14:paraId="529A6373" w14:textId="6F23D34C" w:rsidR="00DB3FD1" w:rsidRPr="00DB3FD1" w:rsidRDefault="00DB3FD1" w:rsidP="00DB3FD1">
      <w:pPr>
        <w:rPr>
          <w:rFonts w:ascii="Arial" w:hAnsi="Arial" w:cs="Arial"/>
          <w:b/>
          <w:bCs/>
          <w:sz w:val="24"/>
          <w:szCs w:val="24"/>
        </w:rPr>
      </w:pPr>
      <w:r w:rsidRPr="00DB3FD1">
        <w:rPr>
          <w:rFonts w:ascii="Arial" w:hAnsi="Arial" w:cs="Arial"/>
          <w:b/>
          <w:bCs/>
          <w:sz w:val="24"/>
          <w:szCs w:val="24"/>
        </w:rPr>
        <w:t>RP-200382</w:t>
      </w:r>
      <w:r w:rsidRPr="00DB3FD1">
        <w:rPr>
          <w:rFonts w:ascii="Arial" w:hAnsi="Arial" w:cs="Arial"/>
          <w:b/>
          <w:bCs/>
          <w:sz w:val="24"/>
          <w:szCs w:val="24"/>
        </w:rPr>
        <w:tab/>
        <w:t>RAN4 CRs for Introduction of band n53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DB3FD1" w14:paraId="4CFAD3C7" w14:textId="77777777" w:rsidTr="00DB3FD1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55BCA9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3386A5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C14D77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C5D327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426200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B663E1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228C52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16E20F9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F3BB9C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7130A1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636BFB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322757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21C266C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DB3FD1" w14:paraId="40CE7A77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9B4B44" w14:textId="77777777" w:rsidR="00DB3FD1" w:rsidRDefault="00DB3FD1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A33E9A" w14:textId="77777777" w:rsidR="00DB3FD1" w:rsidRDefault="00DB3FD1">
            <w:r>
              <w:rPr>
                <w:sz w:val="16"/>
                <w:szCs w:val="16"/>
              </w:rPr>
              <w:t>4890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A57E0C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185F9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DD85B6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F7275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6B617" w14:textId="77777777" w:rsidR="00DB3FD1" w:rsidRDefault="00DB3FD1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4640D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2F1C71" w14:textId="77777777" w:rsidR="00DB3FD1" w:rsidRDefault="00DB3FD1">
            <w:r>
              <w:rPr>
                <w:sz w:val="16"/>
                <w:szCs w:val="16"/>
              </w:rPr>
              <w:t>R4-2000342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2ED19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EADF3" w14:textId="77777777" w:rsidR="00DB3FD1" w:rsidRDefault="00DB3FD1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D42343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598EF8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3D1868A4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3CEDD1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C3973" w14:textId="77777777" w:rsidR="00DB3FD1" w:rsidRDefault="00DB3FD1">
            <w:r>
              <w:rPr>
                <w:sz w:val="16"/>
                <w:szCs w:val="16"/>
              </w:rPr>
              <w:t>1248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4D868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EC947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C64D0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1445FF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E1796" w14:textId="77777777" w:rsidR="00DB3FD1" w:rsidRDefault="00DB3FD1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BA811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B4E18" w14:textId="77777777" w:rsidR="00DB3FD1" w:rsidRDefault="00DB3FD1">
            <w:r>
              <w:rPr>
                <w:sz w:val="16"/>
                <w:szCs w:val="16"/>
              </w:rPr>
              <w:t>R4-2000343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FD838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6AC98" w14:textId="77777777" w:rsidR="00DB3FD1" w:rsidRDefault="00DB3FD1">
            <w:r>
              <w:rPr>
                <w:sz w:val="16"/>
                <w:szCs w:val="16"/>
              </w:rPr>
              <w:t>NR_n53-Perf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F80B4C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D658C5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176E4FC1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7324B5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37.104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41863" w14:textId="77777777" w:rsidR="00DB3FD1" w:rsidRDefault="00DB3FD1">
            <w:r>
              <w:rPr>
                <w:sz w:val="16"/>
                <w:szCs w:val="16"/>
              </w:rPr>
              <w:t>0894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83F57" w14:textId="77777777" w:rsidR="00DB3FD1" w:rsidRDefault="00DB3FD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2E159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EBC6CF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6C4DF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B7868" w14:textId="77777777" w:rsidR="00DB3FD1" w:rsidRDefault="00DB3FD1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6D5A5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2EE6B2" w14:textId="77777777" w:rsidR="00DB3FD1" w:rsidRDefault="00DB3FD1">
            <w:r>
              <w:rPr>
                <w:sz w:val="16"/>
                <w:szCs w:val="16"/>
              </w:rPr>
              <w:t>R4-2002858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5506A4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CA276" w14:textId="77777777" w:rsidR="00DB3FD1" w:rsidRDefault="00DB3FD1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215D63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08749C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6788A949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F652BC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D0FC44" w14:textId="77777777" w:rsidR="00DB3FD1" w:rsidRDefault="00DB3FD1">
            <w:r>
              <w:rPr>
                <w:sz w:val="16"/>
                <w:szCs w:val="16"/>
              </w:rPr>
              <w:t>0182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AB438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07107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4D0B95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23E80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E49981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1BE02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432BE3" w14:textId="77777777" w:rsidR="00DB3FD1" w:rsidRDefault="00DB3FD1">
            <w:r>
              <w:rPr>
                <w:sz w:val="16"/>
                <w:szCs w:val="16"/>
              </w:rPr>
              <w:t>R4-2000346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7A983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2EDEC7" w14:textId="77777777" w:rsidR="00DB3FD1" w:rsidRDefault="00DB3FD1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25707B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58DFA6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4639EC75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356C6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4AA11" w14:textId="77777777" w:rsidR="00DB3FD1" w:rsidRDefault="00DB3FD1">
            <w:r>
              <w:rPr>
                <w:sz w:val="16"/>
                <w:szCs w:val="16"/>
              </w:rPr>
              <w:t>0919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D3A9A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EDDE83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7E4D1D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611F62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DE83E" w14:textId="77777777" w:rsidR="00DB3FD1" w:rsidRDefault="00DB3FD1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34CE5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9B3C7" w14:textId="77777777" w:rsidR="00DB3FD1" w:rsidRDefault="00DB3FD1">
            <w:r>
              <w:rPr>
                <w:sz w:val="16"/>
                <w:szCs w:val="16"/>
              </w:rPr>
              <w:t>R4-2000345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290D1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A6C42" w14:textId="77777777" w:rsidR="00DB3FD1" w:rsidRDefault="00DB3FD1">
            <w:r>
              <w:rPr>
                <w:sz w:val="16"/>
                <w:szCs w:val="16"/>
              </w:rPr>
              <w:t>NR_n53-Perf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B7DAA6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4BCE66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2E4FBEDB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311055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C5FD2" w14:textId="77777777" w:rsidR="00DB3FD1" w:rsidRDefault="00DB3FD1">
            <w:r>
              <w:rPr>
                <w:sz w:val="16"/>
                <w:szCs w:val="16"/>
              </w:rPr>
              <w:t>0209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04FE6A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A0FD8E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2BEA48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7A0BF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EC25C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330BF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11C377" w14:textId="77777777" w:rsidR="00DB3FD1" w:rsidRDefault="00DB3FD1">
            <w:r>
              <w:rPr>
                <w:sz w:val="16"/>
                <w:szCs w:val="16"/>
              </w:rPr>
              <w:t>R4-2000347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8468EC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A0484" w14:textId="77777777" w:rsidR="00DB3FD1" w:rsidRDefault="00DB3FD1">
            <w:r>
              <w:rPr>
                <w:sz w:val="16"/>
                <w:szCs w:val="16"/>
              </w:rPr>
              <w:t>NR_n53-Perf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4C338B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620B13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168FFCF3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59A110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4C3EC" w14:textId="77777777" w:rsidR="00DB3FD1" w:rsidRDefault="00DB3FD1"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CF7CC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9B1663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B6C688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EB1EE7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0D7967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75D6E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805D9" w14:textId="77777777" w:rsidR="00DB3FD1" w:rsidRDefault="00DB3FD1">
            <w:r>
              <w:rPr>
                <w:sz w:val="16"/>
                <w:szCs w:val="16"/>
              </w:rPr>
              <w:t>R4-2000348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953B36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D573E" w14:textId="77777777" w:rsidR="00DB3FD1" w:rsidRDefault="00DB3FD1">
            <w:r>
              <w:rPr>
                <w:sz w:val="16"/>
                <w:szCs w:val="16"/>
              </w:rPr>
              <w:t>NR_n53-Perf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D8AA15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01C930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6EE8790D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E7A6D5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807D4" w14:textId="77777777" w:rsidR="00DB3FD1" w:rsidRDefault="00DB3FD1">
            <w:r>
              <w:rPr>
                <w:sz w:val="16"/>
                <w:szCs w:val="16"/>
              </w:rPr>
              <w:t>0224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130AC" w14:textId="77777777" w:rsidR="00DB3FD1" w:rsidRDefault="00DB3FD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51C77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1BCE0" w14:textId="77777777" w:rsidR="00DB3FD1" w:rsidRDefault="00DB3FD1">
            <w:r>
              <w:rPr>
                <w:sz w:val="16"/>
                <w:szCs w:val="16"/>
              </w:rPr>
              <w:t>Introduction of n53 into TS 38.101-1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7A754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7B2613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05163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F1C6E" w14:textId="77777777" w:rsidR="00DB3FD1" w:rsidRDefault="00DB3FD1">
            <w:r>
              <w:rPr>
                <w:sz w:val="16"/>
                <w:szCs w:val="16"/>
              </w:rPr>
              <w:t>R4-2002857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27D28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82F29" w14:textId="77777777" w:rsidR="00DB3FD1" w:rsidRDefault="00DB3FD1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A62A9D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BD801B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7F2D547B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78E17B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6F0BF8" w14:textId="77777777" w:rsidR="00DB3FD1" w:rsidRDefault="00DB3FD1">
            <w:r>
              <w:rPr>
                <w:sz w:val="16"/>
                <w:szCs w:val="16"/>
              </w:rPr>
              <w:t>0127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AEC3A" w14:textId="77777777" w:rsidR="00DB3FD1" w:rsidRDefault="00DB3FD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B563AE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DF8BB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BF4B3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E75DE8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A4FE4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A7CA05" w14:textId="77777777" w:rsidR="00DB3FD1" w:rsidRDefault="00DB3FD1">
            <w:r>
              <w:rPr>
                <w:sz w:val="16"/>
                <w:szCs w:val="16"/>
              </w:rPr>
              <w:t>R4-2002859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FE2D1B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5586D" w14:textId="77777777" w:rsidR="00DB3FD1" w:rsidRDefault="00DB3FD1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EE0B90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3E7578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7543A55B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0EF55D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79BDF" w14:textId="77777777" w:rsidR="00DB3FD1" w:rsidRDefault="00DB3FD1">
            <w:r>
              <w:rPr>
                <w:sz w:val="16"/>
                <w:szCs w:val="16"/>
              </w:rPr>
              <w:t>0486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37E7F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8A8B9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DB232" w14:textId="77777777" w:rsidR="00DB3FD1" w:rsidRDefault="00DB3FD1">
            <w:r>
              <w:rPr>
                <w:sz w:val="16"/>
                <w:szCs w:val="16"/>
              </w:rPr>
              <w:t>Introduction of n53 into 38.133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0A2512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3CF596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6515D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C1668" w14:textId="77777777" w:rsidR="00DB3FD1" w:rsidRDefault="00DB3FD1">
            <w:r>
              <w:rPr>
                <w:sz w:val="16"/>
                <w:szCs w:val="16"/>
              </w:rPr>
              <w:t>R4-2001347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46168" w14:textId="77777777" w:rsidR="00DB3FD1" w:rsidRDefault="00DB3FD1">
            <w:r>
              <w:rPr>
                <w:sz w:val="16"/>
                <w:szCs w:val="16"/>
              </w:rPr>
              <w:t>Nokia, Nokia Shanghai Bell,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59B383" w14:textId="77777777" w:rsidR="00DB3FD1" w:rsidRDefault="00DB3FD1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48958A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9D86A8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11533EF8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2B9B74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793AD" w14:textId="77777777" w:rsidR="00DB3FD1" w:rsidRDefault="00DB3FD1">
            <w:r>
              <w:rPr>
                <w:sz w:val="16"/>
                <w:szCs w:val="16"/>
              </w:rPr>
              <w:t>0087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901DA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8F644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0C6206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19596B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884487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99CAC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C6414" w14:textId="77777777" w:rsidR="00DB3FD1" w:rsidRDefault="00DB3FD1">
            <w:r>
              <w:rPr>
                <w:sz w:val="16"/>
                <w:szCs w:val="16"/>
              </w:rPr>
              <w:t>R4-2000350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814D3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3E061" w14:textId="77777777" w:rsidR="00DB3FD1" w:rsidRDefault="00DB3FD1">
            <w:r>
              <w:rPr>
                <w:sz w:val="16"/>
                <w:szCs w:val="16"/>
              </w:rPr>
              <w:t>NR_n53-Perf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63E1A5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D4732D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44E7C3B1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A37DB8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1ADC94" w14:textId="77777777" w:rsidR="00DB3FD1" w:rsidRDefault="00DB3FD1">
            <w:r>
              <w:rPr>
                <w:sz w:val="16"/>
                <w:szCs w:val="16"/>
              </w:rPr>
              <w:t>0106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8CE058" w14:textId="77777777" w:rsidR="00DB3FD1" w:rsidRDefault="00DB3FD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79438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4DF2BF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667164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8C14D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BC74C0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D7B20F" w14:textId="77777777" w:rsidR="00DB3FD1" w:rsidRDefault="00DB3FD1">
            <w:r>
              <w:rPr>
                <w:sz w:val="16"/>
                <w:szCs w:val="16"/>
              </w:rPr>
              <w:t>R4-2002860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6A7CA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FCF04" w14:textId="77777777" w:rsidR="00DB3FD1" w:rsidRDefault="00DB3FD1">
            <w:r>
              <w:rPr>
                <w:sz w:val="16"/>
                <w:szCs w:val="16"/>
              </w:rPr>
              <w:t>NR_n53-Perf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E5B61A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87E1A2" w14:textId="77777777" w:rsidR="00DB3FD1" w:rsidRDefault="00DB3FD1">
            <w:pPr>
              <w:rPr>
                <w:sz w:val="16"/>
                <w:szCs w:val="16"/>
              </w:rPr>
            </w:pPr>
          </w:p>
        </w:tc>
      </w:tr>
    </w:tbl>
    <w:p w14:paraId="4C6DF3A9" w14:textId="77777777" w:rsidR="00DB3FD1" w:rsidRPr="00DB3FD1" w:rsidRDefault="00DB3FD1" w:rsidP="00DB3FD1"/>
    <w:p w14:paraId="646FA5DB" w14:textId="77777777" w:rsidR="00AB00A6" w:rsidRDefault="00AB00A6" w:rsidP="00AB00A6">
      <w:pPr>
        <w:pStyle w:val="Heading5"/>
        <w:keepNext w:val="0"/>
        <w:keepLines w:val="0"/>
        <w:widowControl w:val="0"/>
        <w:spacing w:before="0" w:after="0"/>
        <w:rPr>
          <w:sz w:val="14"/>
          <w:szCs w:val="16"/>
        </w:rPr>
      </w:pPr>
      <w:r>
        <w:rPr>
          <w:sz w:val="20"/>
        </w:rPr>
        <w:t>9.4.4</w:t>
      </w:r>
      <w:r>
        <w:rPr>
          <w:sz w:val="20"/>
        </w:rPr>
        <w:tab/>
        <w:t xml:space="preserve">Introduction of NR band n259 </w:t>
      </w:r>
      <w:r>
        <w:rPr>
          <w:sz w:val="14"/>
          <w:szCs w:val="16"/>
        </w:rPr>
        <w:t>[RAN4 WI: NR_n259]</w:t>
      </w:r>
    </w:p>
    <w:p w14:paraId="2A3AB713" w14:textId="7862969F" w:rsidR="00AB00A6" w:rsidRDefault="00AB00A6" w:rsidP="00EB5FFA">
      <w:pPr>
        <w:pStyle w:val="Heading3"/>
        <w:rPr>
          <w:sz w:val="14"/>
          <w:szCs w:val="16"/>
        </w:rPr>
      </w:pPr>
      <w:r>
        <w:t>9.4.5</w:t>
      </w:r>
      <w:r>
        <w:tab/>
        <w:t xml:space="preserve">Addition of wider channel bandwidth in NR band n1 </w:t>
      </w:r>
      <w:r>
        <w:rPr>
          <w:sz w:val="14"/>
          <w:szCs w:val="16"/>
        </w:rPr>
        <w:t>[RAN4 WI: NR_n1_BW]</w:t>
      </w:r>
    </w:p>
    <w:p w14:paraId="6B2F0CA8" w14:textId="013F4190" w:rsidR="00DB3FD1" w:rsidRPr="00DB3FD1" w:rsidRDefault="00DB3FD1" w:rsidP="00EB5FFA">
      <w:pPr>
        <w:rPr>
          <w:rFonts w:ascii="Arial" w:hAnsi="Arial" w:cs="Arial"/>
          <w:b/>
          <w:bCs/>
          <w:sz w:val="24"/>
          <w:szCs w:val="24"/>
        </w:rPr>
      </w:pPr>
      <w:r w:rsidRPr="00DB3FD1">
        <w:rPr>
          <w:rFonts w:ascii="Arial" w:hAnsi="Arial" w:cs="Arial"/>
          <w:b/>
          <w:bCs/>
          <w:sz w:val="24"/>
          <w:szCs w:val="24"/>
        </w:rPr>
        <w:t>RP-200383</w:t>
      </w:r>
      <w:r w:rsidRPr="00DB3FD1">
        <w:rPr>
          <w:rFonts w:ascii="Arial" w:hAnsi="Arial" w:cs="Arial"/>
          <w:b/>
          <w:bCs/>
          <w:sz w:val="24"/>
          <w:szCs w:val="24"/>
        </w:rPr>
        <w:tab/>
        <w:t>RAN4 CRs for Addition of wider channel bandwidth in NR band n1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DB3FD1" w14:paraId="502F4ACD" w14:textId="77777777" w:rsidTr="00DB3FD1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843F58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7F01B6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2718EF0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8575A3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FFECFFF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7E450C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2BCE46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954971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2F5131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4A6FCE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B03C13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FDAA0C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A718605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DB3FD1" w14:paraId="4580E75B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558446" w14:textId="77777777" w:rsidR="00DB3FD1" w:rsidRDefault="00DB3FD1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C03731" w14:textId="77777777" w:rsidR="00DB3FD1" w:rsidRDefault="00DB3FD1">
            <w:r>
              <w:rPr>
                <w:sz w:val="16"/>
                <w:szCs w:val="16"/>
              </w:rPr>
              <w:t>0250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120A66" w14:textId="77777777" w:rsidR="00DB3FD1" w:rsidRDefault="00DB3FD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25BC5A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B7A59C" w14:textId="77777777" w:rsidR="00DB3FD1" w:rsidRDefault="00DB3FD1">
            <w:r>
              <w:rPr>
                <w:sz w:val="16"/>
                <w:szCs w:val="16"/>
              </w:rPr>
              <w:t>CR to 38.101-1 Band n1 - wider CBW - Additional Channel BW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90E24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8044F6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24898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79DAE" w14:textId="77777777" w:rsidR="00DB3FD1" w:rsidRDefault="00DB3FD1">
            <w:r>
              <w:rPr>
                <w:sz w:val="16"/>
                <w:szCs w:val="16"/>
              </w:rPr>
              <w:t>R4-2002843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8C101" w14:textId="77777777" w:rsidR="00DB3FD1" w:rsidRDefault="00DB3FD1">
            <w:r>
              <w:rPr>
                <w:sz w:val="16"/>
                <w:szCs w:val="16"/>
              </w:rPr>
              <w:t>Ericsson, Huawei, 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510975" w14:textId="77777777" w:rsidR="00DB3FD1" w:rsidRDefault="00DB3FD1">
            <w:r>
              <w:rPr>
                <w:sz w:val="16"/>
                <w:szCs w:val="16"/>
              </w:rPr>
              <w:t>NR_n1_BW-Core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E489A1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80EFEB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5F8E2719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3877DB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5AF8AD" w14:textId="77777777" w:rsidR="00DB3FD1" w:rsidRDefault="00DB3FD1">
            <w:r>
              <w:rPr>
                <w:sz w:val="16"/>
                <w:szCs w:val="16"/>
              </w:rPr>
              <w:t>0146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030940" w14:textId="77777777" w:rsidR="00DB3FD1" w:rsidRDefault="00DB3FD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868E3B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B26D3" w14:textId="77777777" w:rsidR="00DB3FD1" w:rsidRDefault="00DB3FD1">
            <w:r>
              <w:rPr>
                <w:sz w:val="16"/>
                <w:szCs w:val="16"/>
              </w:rPr>
              <w:t>CR to 38.104 Band n1 - wider CBW - Additional Channel BW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DD721A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F2D2E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52078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B5EA9" w14:textId="77777777" w:rsidR="00DB3FD1" w:rsidRDefault="00DB3FD1">
            <w:r>
              <w:rPr>
                <w:sz w:val="16"/>
                <w:szCs w:val="16"/>
              </w:rPr>
              <w:t>R4-2002844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B1C4F" w14:textId="77777777" w:rsidR="00DB3FD1" w:rsidRDefault="00DB3FD1">
            <w:r>
              <w:rPr>
                <w:sz w:val="16"/>
                <w:szCs w:val="16"/>
              </w:rPr>
              <w:t>Ericsson, Huawei, 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9F544" w14:textId="77777777" w:rsidR="00DB3FD1" w:rsidRDefault="00DB3FD1">
            <w:r>
              <w:rPr>
                <w:sz w:val="16"/>
                <w:szCs w:val="16"/>
              </w:rPr>
              <w:t>NR_n1_BW-Core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930133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A1F705" w14:textId="77777777" w:rsidR="00DB3FD1" w:rsidRDefault="00DB3FD1">
            <w:pPr>
              <w:rPr>
                <w:sz w:val="16"/>
                <w:szCs w:val="16"/>
              </w:rPr>
            </w:pPr>
          </w:p>
        </w:tc>
      </w:tr>
    </w:tbl>
    <w:p w14:paraId="72C2D8CC" w14:textId="77777777" w:rsidR="00DB3FD1" w:rsidRPr="00EB5FFA" w:rsidRDefault="00DB3FD1" w:rsidP="00EB5FFA"/>
    <w:p w14:paraId="6E82ECC8" w14:textId="481CB57C" w:rsidR="00AB00A6" w:rsidRDefault="00AB00A6" w:rsidP="00DB3FD1">
      <w:pPr>
        <w:pStyle w:val="Heading3"/>
        <w:rPr>
          <w:sz w:val="14"/>
          <w:szCs w:val="16"/>
        </w:rPr>
      </w:pPr>
      <w:r>
        <w:t>9.4.8</w:t>
      </w:r>
      <w:r>
        <w:tab/>
        <w:t xml:space="preserve">Addition of wider channel bandwidths in NR band n28 </w:t>
      </w:r>
      <w:r>
        <w:rPr>
          <w:sz w:val="14"/>
          <w:szCs w:val="16"/>
        </w:rPr>
        <w:t>[RAN4 WI: NR_n28_BW]</w:t>
      </w:r>
    </w:p>
    <w:p w14:paraId="64BF29A8" w14:textId="77777777" w:rsidR="00DB3FD1" w:rsidRPr="00DB3FD1" w:rsidRDefault="00DB3FD1" w:rsidP="00DB3FD1">
      <w:pPr>
        <w:rPr>
          <w:rFonts w:ascii="Arial" w:hAnsi="Arial" w:cs="Arial"/>
          <w:b/>
          <w:bCs/>
          <w:sz w:val="24"/>
          <w:szCs w:val="24"/>
        </w:rPr>
      </w:pPr>
      <w:r w:rsidRPr="00DB3FD1">
        <w:rPr>
          <w:rFonts w:ascii="Arial" w:hAnsi="Arial" w:cs="Arial"/>
          <w:b/>
          <w:bCs/>
          <w:sz w:val="24"/>
          <w:szCs w:val="24"/>
        </w:rPr>
        <w:t>RP-200384</w:t>
      </w:r>
      <w:r w:rsidRPr="00DB3FD1">
        <w:rPr>
          <w:rFonts w:ascii="Arial" w:hAnsi="Arial" w:cs="Arial"/>
          <w:b/>
          <w:bCs/>
          <w:sz w:val="24"/>
          <w:szCs w:val="24"/>
        </w:rPr>
        <w:tab/>
        <w:t>RAN4 CRs for Addition of wider channel bandwidths in NR band n28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DB3FD1" w14:paraId="6DA9488C" w14:textId="77777777" w:rsidTr="00A4548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ADFBE8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A5C001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C3E690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711A6C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0F81AA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EE4E32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3A9C2C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860CD1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A676AE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23D95C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568AB1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139445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82C1188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DB3FD1" w14:paraId="7F4CDA88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512144" w14:textId="77777777" w:rsidR="00DB3FD1" w:rsidRDefault="00DB3FD1" w:rsidP="00A45488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5F1AA" w14:textId="77777777" w:rsidR="00DB3FD1" w:rsidRDefault="00DB3FD1" w:rsidP="00A45488">
            <w:r>
              <w:rPr>
                <w:sz w:val="16"/>
                <w:szCs w:val="16"/>
              </w:rPr>
              <w:t>5595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4D6EE" w14:textId="77777777" w:rsidR="00DB3FD1" w:rsidRDefault="00DB3FD1" w:rsidP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64FF0" w14:textId="77777777" w:rsidR="00DB3FD1" w:rsidRDefault="00DB3FD1" w:rsidP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57E1C" w14:textId="77777777" w:rsidR="00DB3FD1" w:rsidRDefault="00DB3FD1" w:rsidP="00A45488">
            <w:r>
              <w:rPr>
                <w:sz w:val="16"/>
                <w:szCs w:val="16"/>
              </w:rPr>
              <w:t>Introducing new channel bandwidth for band n28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3BC6F" w14:textId="77777777" w:rsidR="00DB3FD1" w:rsidRDefault="00DB3FD1" w:rsidP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00B403" w14:textId="77777777" w:rsidR="00DB3FD1" w:rsidRDefault="00DB3FD1" w:rsidP="00A4548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687B7" w14:textId="77777777" w:rsidR="00DB3FD1" w:rsidRDefault="00DB3FD1" w:rsidP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917344" w14:textId="77777777" w:rsidR="00DB3FD1" w:rsidRDefault="00DB3FD1" w:rsidP="00A45488">
            <w:r>
              <w:rPr>
                <w:sz w:val="16"/>
                <w:szCs w:val="16"/>
              </w:rPr>
              <w:t>R4-2002848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FFADE0" w14:textId="77777777" w:rsidR="00DB3FD1" w:rsidRDefault="00DB3FD1" w:rsidP="00A45488">
            <w:r>
              <w:rPr>
                <w:sz w:val="16"/>
                <w:szCs w:val="16"/>
              </w:rPr>
              <w:t>CATT, CBN, ZTE, Huawei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BE50BB" w14:textId="77777777" w:rsidR="00DB3FD1" w:rsidRDefault="00DB3FD1" w:rsidP="00A45488">
            <w:r>
              <w:rPr>
                <w:sz w:val="16"/>
                <w:szCs w:val="16"/>
              </w:rPr>
              <w:t>NR_n28_BW-Core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2BCE0E" w14:textId="77777777" w:rsidR="00DB3FD1" w:rsidRDefault="00DB3FD1" w:rsidP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8CCACC" w14:textId="77777777" w:rsidR="00DB3FD1" w:rsidRDefault="00DB3FD1" w:rsidP="00A45488">
            <w:pPr>
              <w:rPr>
                <w:sz w:val="16"/>
                <w:szCs w:val="16"/>
              </w:rPr>
            </w:pPr>
          </w:p>
        </w:tc>
      </w:tr>
      <w:tr w:rsidR="00DB3FD1" w14:paraId="2D961928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689F39" w14:textId="77777777" w:rsidR="00DB3FD1" w:rsidRDefault="00DB3FD1" w:rsidP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B12573" w14:textId="77777777" w:rsidR="00DB3FD1" w:rsidRDefault="00DB3FD1" w:rsidP="00A45488">
            <w:r>
              <w:rPr>
                <w:sz w:val="16"/>
                <w:szCs w:val="16"/>
              </w:rPr>
              <w:t>0249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67B28" w14:textId="77777777" w:rsidR="00DB3FD1" w:rsidRDefault="00DB3FD1" w:rsidP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F60DC" w14:textId="77777777" w:rsidR="00DB3FD1" w:rsidRDefault="00DB3FD1" w:rsidP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39BA8" w14:textId="77777777" w:rsidR="00DB3FD1" w:rsidRDefault="00DB3FD1" w:rsidP="00A45488">
            <w:r>
              <w:rPr>
                <w:sz w:val="16"/>
                <w:szCs w:val="16"/>
              </w:rPr>
              <w:t>CR for 38.101-1: introduce UE RF requirements for adding wider channel bandwidth in band n28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75DA9" w14:textId="77777777" w:rsidR="00DB3FD1" w:rsidRDefault="00DB3FD1" w:rsidP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61103C" w14:textId="77777777" w:rsidR="00DB3FD1" w:rsidRDefault="00DB3FD1" w:rsidP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8A0BE" w14:textId="77777777" w:rsidR="00DB3FD1" w:rsidRDefault="00DB3FD1" w:rsidP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B75C8" w14:textId="77777777" w:rsidR="00DB3FD1" w:rsidRDefault="00DB3FD1" w:rsidP="00A45488">
            <w:r>
              <w:rPr>
                <w:sz w:val="16"/>
                <w:szCs w:val="16"/>
              </w:rPr>
              <w:t>R4-2002849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E274EA" w14:textId="77777777" w:rsidR="00DB3FD1" w:rsidRDefault="00DB3FD1" w:rsidP="00A4548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AC0735" w14:textId="77777777" w:rsidR="00DB3FD1" w:rsidRDefault="00DB3FD1" w:rsidP="00A45488">
            <w:r>
              <w:rPr>
                <w:sz w:val="16"/>
                <w:szCs w:val="16"/>
              </w:rPr>
              <w:t>NR_n28_BW-Core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9D39B2" w14:textId="77777777" w:rsidR="00DB3FD1" w:rsidRDefault="00DB3FD1" w:rsidP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BB3967" w14:textId="77777777" w:rsidR="00DB3FD1" w:rsidRDefault="00DB3FD1" w:rsidP="00A45488">
            <w:pPr>
              <w:rPr>
                <w:sz w:val="16"/>
                <w:szCs w:val="16"/>
              </w:rPr>
            </w:pPr>
          </w:p>
        </w:tc>
      </w:tr>
      <w:tr w:rsidR="00DB3FD1" w14:paraId="63CC412D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4FED38" w14:textId="77777777" w:rsidR="00DB3FD1" w:rsidRDefault="00DB3FD1" w:rsidP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C6770" w14:textId="77777777" w:rsidR="00DB3FD1" w:rsidRDefault="00DB3FD1" w:rsidP="00A45488">
            <w:r>
              <w:rPr>
                <w:sz w:val="16"/>
                <w:szCs w:val="16"/>
              </w:rPr>
              <w:t>0184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93BAF" w14:textId="77777777" w:rsidR="00DB3FD1" w:rsidRDefault="00DB3FD1" w:rsidP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E37621" w14:textId="77777777" w:rsidR="00DB3FD1" w:rsidRDefault="00DB3FD1" w:rsidP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78363" w14:textId="77777777" w:rsidR="00DB3FD1" w:rsidRDefault="00DB3FD1" w:rsidP="00A45488">
            <w:r>
              <w:rPr>
                <w:sz w:val="16"/>
                <w:szCs w:val="16"/>
              </w:rPr>
              <w:t>UE co-existence reuiqrements for band n28 into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B85E08" w14:textId="77777777" w:rsidR="00DB3FD1" w:rsidRDefault="00DB3FD1" w:rsidP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C366A" w14:textId="77777777" w:rsidR="00DB3FD1" w:rsidRDefault="00DB3FD1" w:rsidP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074B9" w14:textId="77777777" w:rsidR="00DB3FD1" w:rsidRDefault="00DB3FD1" w:rsidP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AAC7B" w14:textId="77777777" w:rsidR="00DB3FD1" w:rsidRDefault="00DB3FD1" w:rsidP="00A45488">
            <w:r>
              <w:rPr>
                <w:sz w:val="16"/>
                <w:szCs w:val="16"/>
              </w:rPr>
              <w:t>R4-2000622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C7CB45" w14:textId="77777777" w:rsidR="00DB3FD1" w:rsidRDefault="00DB3FD1" w:rsidP="00A45488">
            <w:r>
              <w:rPr>
                <w:sz w:val="16"/>
                <w:szCs w:val="16"/>
              </w:rPr>
              <w:t>CATT, CBN, ZTE, Huawei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CDCEB6" w14:textId="77777777" w:rsidR="00DB3FD1" w:rsidRDefault="00DB3FD1" w:rsidP="00A45488">
            <w:r>
              <w:rPr>
                <w:sz w:val="16"/>
                <w:szCs w:val="16"/>
              </w:rPr>
              <w:t>NR_n28_BW-Core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80023F" w14:textId="77777777" w:rsidR="00DB3FD1" w:rsidRDefault="00DB3FD1" w:rsidP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E2F48A" w14:textId="77777777" w:rsidR="00DB3FD1" w:rsidRDefault="00DB3FD1" w:rsidP="00A45488">
            <w:pPr>
              <w:rPr>
                <w:sz w:val="16"/>
                <w:szCs w:val="16"/>
              </w:rPr>
            </w:pPr>
          </w:p>
        </w:tc>
      </w:tr>
      <w:tr w:rsidR="00DB3FD1" w14:paraId="20EEE401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ED3CAE" w14:textId="77777777" w:rsidR="00DB3FD1" w:rsidRDefault="00DB3FD1" w:rsidP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3DB72E" w14:textId="77777777" w:rsidR="00DB3FD1" w:rsidRDefault="00DB3FD1" w:rsidP="00A45488">
            <w:r>
              <w:rPr>
                <w:sz w:val="16"/>
                <w:szCs w:val="16"/>
              </w:rPr>
              <w:t>0131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A91CA1" w14:textId="77777777" w:rsidR="00DB3FD1" w:rsidRDefault="00DB3FD1" w:rsidP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C19D0" w14:textId="77777777" w:rsidR="00DB3FD1" w:rsidRDefault="00DB3FD1" w:rsidP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7373F" w14:textId="77777777" w:rsidR="00DB3FD1" w:rsidRDefault="00DB3FD1" w:rsidP="00A45488">
            <w:r>
              <w:rPr>
                <w:sz w:val="16"/>
                <w:szCs w:val="16"/>
              </w:rPr>
              <w:t>Introducing new channel bandwidth for band n28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F614D" w14:textId="77777777" w:rsidR="00DB3FD1" w:rsidRDefault="00DB3FD1" w:rsidP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5492A7" w14:textId="77777777" w:rsidR="00DB3FD1" w:rsidRDefault="00DB3FD1" w:rsidP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AD5AD" w14:textId="77777777" w:rsidR="00DB3FD1" w:rsidRDefault="00DB3FD1" w:rsidP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432DA" w14:textId="77777777" w:rsidR="00DB3FD1" w:rsidRDefault="00DB3FD1" w:rsidP="00A45488">
            <w:r>
              <w:rPr>
                <w:sz w:val="16"/>
                <w:szCs w:val="16"/>
              </w:rPr>
              <w:t>R4-2000623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FA958" w14:textId="77777777" w:rsidR="00DB3FD1" w:rsidRDefault="00DB3FD1" w:rsidP="00A45488">
            <w:r>
              <w:rPr>
                <w:sz w:val="16"/>
                <w:szCs w:val="16"/>
              </w:rPr>
              <w:t>CATT, CBN, ZTE, Huawei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047C6" w14:textId="77777777" w:rsidR="00DB3FD1" w:rsidRDefault="00DB3FD1" w:rsidP="00A45488">
            <w:r>
              <w:rPr>
                <w:sz w:val="16"/>
                <w:szCs w:val="16"/>
              </w:rPr>
              <w:t>NR_n28_BW-Core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AE3040" w14:textId="77777777" w:rsidR="00DB3FD1" w:rsidRDefault="00DB3FD1" w:rsidP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7DDF5E" w14:textId="77777777" w:rsidR="00DB3FD1" w:rsidRDefault="00DB3FD1" w:rsidP="00A45488">
            <w:pPr>
              <w:rPr>
                <w:sz w:val="16"/>
                <w:szCs w:val="16"/>
              </w:rPr>
            </w:pPr>
          </w:p>
        </w:tc>
      </w:tr>
    </w:tbl>
    <w:p w14:paraId="106B1F1B" w14:textId="77777777" w:rsidR="00DB3FD1" w:rsidRPr="00DB3FD1" w:rsidRDefault="00DB3FD1" w:rsidP="00DB3FD1"/>
    <w:p w14:paraId="2FC2AE44" w14:textId="053E5B33" w:rsidR="00AB00A6" w:rsidRDefault="00AB00A6" w:rsidP="00EB5FFA">
      <w:pPr>
        <w:pStyle w:val="Heading3"/>
        <w:rPr>
          <w:sz w:val="14"/>
          <w:szCs w:val="16"/>
        </w:rPr>
      </w:pPr>
      <w:r>
        <w:t>9.4.9</w:t>
      </w:r>
      <w:r>
        <w:tab/>
        <w:t xml:space="preserve">Addition of further channel bandwidths in NR band 38 </w:t>
      </w:r>
      <w:r>
        <w:rPr>
          <w:sz w:val="14"/>
          <w:szCs w:val="16"/>
        </w:rPr>
        <w:t>[</w:t>
      </w:r>
      <w:r>
        <w:rPr>
          <w:bCs/>
          <w:sz w:val="14"/>
          <w:szCs w:val="16"/>
        </w:rPr>
        <w:t>RAN4 WI:</w:t>
      </w:r>
      <w:r>
        <w:rPr>
          <w:sz w:val="14"/>
          <w:szCs w:val="16"/>
        </w:rPr>
        <w:t xml:space="preserve"> NR_n38_BW2]</w:t>
      </w:r>
    </w:p>
    <w:p w14:paraId="443D55EB" w14:textId="21125AE0" w:rsidR="00EB5FFA" w:rsidRDefault="00EB5FFA" w:rsidP="00EB5FFA">
      <w:pPr>
        <w:rPr>
          <w:rFonts w:ascii="Arial" w:hAnsi="Arial" w:cs="Arial"/>
          <w:b/>
          <w:bCs/>
          <w:sz w:val="24"/>
          <w:szCs w:val="24"/>
        </w:rPr>
      </w:pPr>
      <w:r w:rsidRPr="00EB5FFA">
        <w:rPr>
          <w:rFonts w:ascii="Arial" w:hAnsi="Arial" w:cs="Arial"/>
          <w:b/>
          <w:bCs/>
          <w:sz w:val="24"/>
          <w:szCs w:val="24"/>
        </w:rPr>
        <w:t>RP-200385</w:t>
      </w:r>
      <w:r w:rsidRPr="00EB5FFA">
        <w:rPr>
          <w:rFonts w:ascii="Arial" w:hAnsi="Arial" w:cs="Arial"/>
          <w:b/>
          <w:bCs/>
          <w:sz w:val="24"/>
          <w:szCs w:val="24"/>
        </w:rPr>
        <w:tab/>
        <w:t>RAN4 CRs for Addition of further channel bandwidths in NR band 38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B5FFA" w14:paraId="4F0D90DE" w14:textId="77777777" w:rsidTr="00EB5FF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C35121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0C1B29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7AA1E7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A1E2A0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7FE773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DED9A7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50C253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3B97CA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3AC53F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ADE9D1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EFA7ED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0A275B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294BC6D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EB5FFA" w14:paraId="78CC7863" w14:textId="77777777" w:rsidTr="00EB5FF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7B6472" w14:textId="77777777" w:rsidR="00EB5FFA" w:rsidRDefault="00EB5FF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95469" w14:textId="77777777" w:rsidR="00EB5FFA" w:rsidRDefault="00EB5FFA">
            <w:r>
              <w:rPr>
                <w:sz w:val="16"/>
                <w:szCs w:val="16"/>
              </w:rPr>
              <w:t>0252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828AC" w14:textId="77777777" w:rsidR="00EB5FFA" w:rsidRDefault="00EB5FF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D10DF" w14:textId="77777777" w:rsidR="00EB5FFA" w:rsidRDefault="00EB5FF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D124E" w14:textId="77777777" w:rsidR="00EB5FFA" w:rsidRDefault="00EB5FFA">
            <w:r>
              <w:rPr>
                <w:sz w:val="16"/>
                <w:szCs w:val="16"/>
              </w:rPr>
              <w:t>CR to 38.101-1 Band n38 - wider CBW - Additional Channel BW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340545" w14:textId="77777777" w:rsidR="00EB5FFA" w:rsidRDefault="00EB5FF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BACDC0" w14:textId="77777777" w:rsidR="00EB5FFA" w:rsidRDefault="00EB5FFA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44CF8" w14:textId="77777777" w:rsidR="00EB5FFA" w:rsidRDefault="00EB5FFA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B98735" w14:textId="77777777" w:rsidR="00EB5FFA" w:rsidRDefault="00EB5FFA">
            <w:r>
              <w:rPr>
                <w:sz w:val="16"/>
                <w:szCs w:val="16"/>
              </w:rPr>
              <w:t>R4-2002853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84D02D" w14:textId="77777777" w:rsidR="00EB5FFA" w:rsidRDefault="00EB5FF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3299D" w14:textId="77777777" w:rsidR="00EB5FFA" w:rsidRDefault="00EB5FFA">
            <w:r>
              <w:rPr>
                <w:sz w:val="16"/>
                <w:szCs w:val="16"/>
              </w:rPr>
              <w:t>NR_n38_BW2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D028A6" w14:textId="77777777" w:rsidR="00EB5FFA" w:rsidRDefault="00EB5FF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B4667C" w14:textId="77777777" w:rsidR="00EB5FFA" w:rsidRDefault="00EB5FFA">
            <w:pPr>
              <w:rPr>
                <w:sz w:val="16"/>
                <w:szCs w:val="16"/>
              </w:rPr>
            </w:pPr>
          </w:p>
        </w:tc>
      </w:tr>
      <w:tr w:rsidR="00EB5FFA" w14:paraId="39693726" w14:textId="77777777" w:rsidTr="00EB5FF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3369E5" w14:textId="77777777" w:rsidR="00EB5FFA" w:rsidRDefault="00EB5FF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260D0" w14:textId="77777777" w:rsidR="00EB5FFA" w:rsidRDefault="00EB5FFA">
            <w:r>
              <w:rPr>
                <w:sz w:val="16"/>
                <w:szCs w:val="16"/>
              </w:rPr>
              <w:t>0148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F8F79C" w14:textId="77777777" w:rsidR="00EB5FFA" w:rsidRDefault="00EB5FF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FF2AA" w14:textId="77777777" w:rsidR="00EB5FFA" w:rsidRDefault="00EB5FF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D392C" w14:textId="77777777" w:rsidR="00EB5FFA" w:rsidRDefault="00EB5FFA">
            <w:r>
              <w:rPr>
                <w:sz w:val="16"/>
                <w:szCs w:val="16"/>
              </w:rPr>
              <w:t>CR to 38.104 Band n38 - wider CBW - Additional Channel BW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74FE3" w14:textId="77777777" w:rsidR="00EB5FFA" w:rsidRDefault="00EB5FF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E07788" w14:textId="77777777" w:rsidR="00EB5FFA" w:rsidRDefault="00EB5FFA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65B80" w14:textId="77777777" w:rsidR="00EB5FFA" w:rsidRDefault="00EB5FFA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0EEBA" w14:textId="77777777" w:rsidR="00EB5FFA" w:rsidRDefault="00EB5FFA">
            <w:r>
              <w:rPr>
                <w:sz w:val="16"/>
                <w:szCs w:val="16"/>
              </w:rPr>
              <w:t>R4-2001209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D33C5F" w14:textId="77777777" w:rsidR="00EB5FFA" w:rsidRDefault="00EB5FF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FEA72" w14:textId="77777777" w:rsidR="00EB5FFA" w:rsidRDefault="00EB5FFA">
            <w:r>
              <w:rPr>
                <w:sz w:val="16"/>
                <w:szCs w:val="16"/>
              </w:rPr>
              <w:t>NR_n38_BW2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91DA79" w14:textId="77777777" w:rsidR="00EB5FFA" w:rsidRDefault="00EB5FF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7439A" w14:textId="77777777" w:rsidR="00EB5FFA" w:rsidRDefault="00EB5FFA">
            <w:pPr>
              <w:rPr>
                <w:sz w:val="16"/>
                <w:szCs w:val="16"/>
              </w:rPr>
            </w:pPr>
          </w:p>
        </w:tc>
      </w:tr>
    </w:tbl>
    <w:p w14:paraId="58350815" w14:textId="77777777" w:rsidR="00EB5FFA" w:rsidRPr="00EB5FFA" w:rsidRDefault="00EB5FFA" w:rsidP="00EB5FFA"/>
    <w:p w14:paraId="692D7319" w14:textId="43BD39CC" w:rsidR="00AB00A6" w:rsidRDefault="00AB00A6" w:rsidP="00E95740">
      <w:pPr>
        <w:pStyle w:val="Heading3"/>
        <w:rPr>
          <w:sz w:val="14"/>
          <w:szCs w:val="16"/>
        </w:rPr>
      </w:pPr>
      <w:r>
        <w:t>9.4.11</w:t>
      </w:r>
      <w:r>
        <w:tab/>
        <w:t xml:space="preserve">Core part: Addition of asymmetric channel bandwidth for NR band n66 </w:t>
      </w:r>
      <w:r>
        <w:br/>
      </w:r>
      <w:r>
        <w:rPr>
          <w:sz w:val="14"/>
          <w:szCs w:val="16"/>
        </w:rPr>
        <w:t>[</w:t>
      </w:r>
      <w:r>
        <w:rPr>
          <w:bCs/>
          <w:sz w:val="14"/>
          <w:szCs w:val="16"/>
        </w:rPr>
        <w:t>RAN4 WI:</w:t>
      </w:r>
      <w:r>
        <w:rPr>
          <w:sz w:val="14"/>
          <w:szCs w:val="16"/>
        </w:rPr>
        <w:t xml:space="preserve"> NR_n66_BW-Core]</w:t>
      </w:r>
    </w:p>
    <w:p w14:paraId="4D5F1BDA" w14:textId="209F0582" w:rsidR="00E95740" w:rsidRDefault="00E95740" w:rsidP="00E95740">
      <w:pPr>
        <w:rPr>
          <w:rFonts w:ascii="Arial" w:hAnsi="Arial" w:cs="Arial"/>
          <w:b/>
          <w:bCs/>
          <w:sz w:val="24"/>
          <w:szCs w:val="24"/>
        </w:rPr>
      </w:pPr>
      <w:r w:rsidRPr="00E95740">
        <w:rPr>
          <w:rFonts w:ascii="Arial" w:hAnsi="Arial" w:cs="Arial"/>
          <w:b/>
          <w:bCs/>
          <w:sz w:val="24"/>
          <w:szCs w:val="24"/>
        </w:rPr>
        <w:t>RP-200386</w:t>
      </w:r>
      <w:r w:rsidRPr="00E95740">
        <w:rPr>
          <w:rFonts w:ascii="Arial" w:hAnsi="Arial" w:cs="Arial"/>
          <w:b/>
          <w:bCs/>
          <w:sz w:val="24"/>
          <w:szCs w:val="24"/>
        </w:rPr>
        <w:tab/>
        <w:t>RAN4 CRs for Core part: Addition of asymmetric channel bandwidth for NR band n66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B5FFA" w14:paraId="3F05E1DF" w14:textId="77777777" w:rsidTr="00EB5FF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9743AF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0C4480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ACB79F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0D0F6C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159913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9E3B87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5E8AC7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FEBAE0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540144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C131AB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19B4E28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1210A1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6149786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EB5FFA" w14:paraId="47581128" w14:textId="77777777" w:rsidTr="00EB5FF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B6FAF5" w14:textId="77777777" w:rsidR="00EB5FFA" w:rsidRDefault="00EB5FF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C665C5" w14:textId="77777777" w:rsidR="00EB5FFA" w:rsidRDefault="00EB5FFA">
            <w:r>
              <w:rPr>
                <w:sz w:val="16"/>
                <w:szCs w:val="16"/>
              </w:rPr>
              <w:t>0240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AE519" w14:textId="77777777" w:rsidR="00EB5FFA" w:rsidRDefault="00EB5FF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3C234" w14:textId="77777777" w:rsidR="00EB5FFA" w:rsidRDefault="00EB5FF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E21BB" w14:textId="77777777" w:rsidR="00EB5FFA" w:rsidRDefault="00EB5FFA">
            <w:r>
              <w:rPr>
                <w:sz w:val="16"/>
                <w:szCs w:val="16"/>
              </w:rPr>
              <w:t>CR for TS 38.101: adding wider channel bandwidths for n66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0B86E" w14:textId="77777777" w:rsidR="00EB5FFA" w:rsidRDefault="00EB5FF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04854" w14:textId="77777777" w:rsidR="00EB5FFA" w:rsidRDefault="00EB5FFA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37571" w14:textId="77777777" w:rsidR="00EB5FFA" w:rsidRDefault="00EB5FFA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D28FF" w14:textId="77777777" w:rsidR="00EB5FFA" w:rsidRDefault="00EB5FFA">
            <w:r>
              <w:rPr>
                <w:sz w:val="16"/>
                <w:szCs w:val="16"/>
              </w:rPr>
              <w:t>R4-2002851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A9A47" w14:textId="77777777" w:rsidR="00EB5FFA" w:rsidRDefault="00EB5FF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BD4EE4" w14:textId="77777777" w:rsidR="00EB5FFA" w:rsidRDefault="00EB5FFA">
            <w:r>
              <w:rPr>
                <w:sz w:val="16"/>
                <w:szCs w:val="16"/>
              </w:rPr>
              <w:t>NR_n66_BW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88440A" w14:textId="77777777" w:rsidR="00EB5FFA" w:rsidRDefault="00EB5FF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A70AD9" w14:textId="77777777" w:rsidR="00EB5FFA" w:rsidRDefault="00EB5FFA">
            <w:pPr>
              <w:rPr>
                <w:sz w:val="16"/>
                <w:szCs w:val="16"/>
              </w:rPr>
            </w:pPr>
          </w:p>
        </w:tc>
      </w:tr>
      <w:tr w:rsidR="00EB5FFA" w14:paraId="45498958" w14:textId="77777777" w:rsidTr="00EB5FF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96FBC8" w14:textId="77777777" w:rsidR="00EB5FFA" w:rsidRDefault="00EB5FF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5EFBC" w14:textId="77777777" w:rsidR="00EB5FFA" w:rsidRDefault="00EB5FFA"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AF575" w14:textId="77777777" w:rsidR="00EB5FFA" w:rsidRDefault="00EB5FF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777495" w14:textId="77777777" w:rsidR="00EB5FFA" w:rsidRDefault="00EB5FF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C01AE5" w14:textId="77777777" w:rsidR="00EB5FFA" w:rsidRDefault="00EB5FFA">
            <w:r>
              <w:rPr>
                <w:sz w:val="16"/>
                <w:szCs w:val="16"/>
              </w:rPr>
              <w:t>CR for TS 38.104: adding wider channel bandwidths for n66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D4A7D3" w14:textId="77777777" w:rsidR="00EB5FFA" w:rsidRDefault="00EB5FF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36FAF5" w14:textId="77777777" w:rsidR="00EB5FFA" w:rsidRDefault="00EB5FFA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65069" w14:textId="77777777" w:rsidR="00EB5FFA" w:rsidRDefault="00EB5FFA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7A9F4" w14:textId="77777777" w:rsidR="00EB5FFA" w:rsidRDefault="00EB5FFA">
            <w:r>
              <w:rPr>
                <w:sz w:val="16"/>
                <w:szCs w:val="16"/>
              </w:rPr>
              <w:t>R4-2000830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8FDF5D" w14:textId="77777777" w:rsidR="00EB5FFA" w:rsidRDefault="00EB5FF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8D7F1" w14:textId="77777777" w:rsidR="00EB5FFA" w:rsidRDefault="00EB5FFA">
            <w:r>
              <w:rPr>
                <w:sz w:val="16"/>
                <w:szCs w:val="16"/>
              </w:rPr>
              <w:t>NR_n66_BW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00F446" w14:textId="77777777" w:rsidR="00EB5FFA" w:rsidRDefault="00EB5FF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A7CBFD" w14:textId="77777777" w:rsidR="00EB5FFA" w:rsidRDefault="00EB5FFA">
            <w:pPr>
              <w:rPr>
                <w:sz w:val="16"/>
                <w:szCs w:val="16"/>
              </w:rPr>
            </w:pPr>
          </w:p>
        </w:tc>
      </w:tr>
    </w:tbl>
    <w:p w14:paraId="0FA321DF" w14:textId="77777777" w:rsidR="00E95740" w:rsidRPr="00E95740" w:rsidRDefault="00E95740" w:rsidP="00EB5FFA"/>
    <w:p w14:paraId="0FA57BF3" w14:textId="46D96B7D" w:rsidR="00AB00A6" w:rsidRDefault="00AB00A6" w:rsidP="00E95740">
      <w:pPr>
        <w:pStyle w:val="Heading3"/>
        <w:rPr>
          <w:sz w:val="14"/>
          <w:szCs w:val="16"/>
        </w:rPr>
      </w:pPr>
      <w:r>
        <w:t>9.4.12</w:t>
      </w:r>
      <w:r>
        <w:tab/>
        <w:t xml:space="preserve">Core part: Addition of channel bandwidths in Band n77 and n78 </w:t>
      </w:r>
      <w:r>
        <w:rPr>
          <w:sz w:val="14"/>
          <w:szCs w:val="16"/>
        </w:rPr>
        <w:t>[RAN4 WI: NR_n77_n78_BW-Core]</w:t>
      </w:r>
    </w:p>
    <w:p w14:paraId="1DFD657E" w14:textId="2CF75F5C" w:rsidR="00E95740" w:rsidRPr="00E95740" w:rsidRDefault="00E95740" w:rsidP="00E95740">
      <w:pPr>
        <w:rPr>
          <w:rFonts w:ascii="Arial" w:hAnsi="Arial" w:cs="Arial"/>
          <w:b/>
          <w:bCs/>
          <w:sz w:val="24"/>
          <w:szCs w:val="24"/>
        </w:rPr>
      </w:pPr>
      <w:r w:rsidRPr="00E95740">
        <w:rPr>
          <w:rFonts w:ascii="Arial" w:hAnsi="Arial" w:cs="Arial"/>
          <w:b/>
          <w:bCs/>
          <w:sz w:val="24"/>
          <w:szCs w:val="24"/>
        </w:rPr>
        <w:t>RP-200387</w:t>
      </w:r>
      <w:r w:rsidRPr="00E95740">
        <w:rPr>
          <w:rFonts w:ascii="Arial" w:hAnsi="Arial" w:cs="Arial"/>
          <w:b/>
          <w:bCs/>
          <w:sz w:val="24"/>
          <w:szCs w:val="24"/>
        </w:rPr>
        <w:tab/>
        <w:t>RAN4 CRs for Core part: Addition of channel bandwidths in Band n77 and n78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95740" w14:paraId="582F8CA2" w14:textId="77777777" w:rsidTr="00E95740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B4B8A1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1BD7A6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2CC902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281311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7035A4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C68C7A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07EB20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D41D69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794FD6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F8A6F8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2A7D63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194490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F681D0E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E95740" w14:paraId="053E402B" w14:textId="77777777" w:rsidTr="00E957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330815" w14:textId="77777777" w:rsidR="00E95740" w:rsidRDefault="00E95740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C9D051" w14:textId="77777777" w:rsidR="00E95740" w:rsidRDefault="00E95740">
            <w:r>
              <w:rPr>
                <w:sz w:val="16"/>
                <w:szCs w:val="16"/>
              </w:rPr>
              <w:t>0212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49803B" w14:textId="77777777" w:rsidR="00E95740" w:rsidRDefault="00E957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911E1" w14:textId="77777777" w:rsidR="00E95740" w:rsidRDefault="00E9574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FB249" w14:textId="77777777" w:rsidR="00E95740" w:rsidRDefault="00E95740">
            <w:r>
              <w:rPr>
                <w:sz w:val="16"/>
                <w:szCs w:val="16"/>
              </w:rPr>
              <w:t>CR for 38.101-1: Missing 70 MHz for NS_01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279AA5" w14:textId="77777777" w:rsidR="00E95740" w:rsidRDefault="00E957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649D03" w14:textId="77777777" w:rsidR="00E95740" w:rsidRDefault="00E95740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E8333E" w14:textId="77777777" w:rsidR="00E95740" w:rsidRDefault="00E95740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27903" w14:textId="77777777" w:rsidR="00E95740" w:rsidRDefault="00E95740">
            <w:r>
              <w:rPr>
                <w:sz w:val="16"/>
                <w:szCs w:val="16"/>
              </w:rPr>
              <w:t>R4-2000419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942DF" w14:textId="77777777" w:rsidR="00E95740" w:rsidRDefault="00E95740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7077B" w14:textId="77777777" w:rsidR="00E95740" w:rsidRDefault="00E95740">
            <w:r>
              <w:rPr>
                <w:sz w:val="16"/>
                <w:szCs w:val="16"/>
              </w:rPr>
              <w:t>NR_n77_n78_BW-Core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A6C270" w14:textId="77777777" w:rsidR="00E95740" w:rsidRDefault="00E957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7E2AD6" w14:textId="77777777" w:rsidR="00E95740" w:rsidRDefault="00E95740">
            <w:pPr>
              <w:rPr>
                <w:sz w:val="16"/>
                <w:szCs w:val="16"/>
              </w:rPr>
            </w:pPr>
          </w:p>
        </w:tc>
      </w:tr>
    </w:tbl>
    <w:p w14:paraId="29120CF0" w14:textId="77777777" w:rsidR="00E95740" w:rsidRPr="00E95740" w:rsidRDefault="00E95740" w:rsidP="00E95740"/>
    <w:p w14:paraId="326A3686" w14:textId="77777777" w:rsidR="00AB00A6" w:rsidRDefault="00AB00A6" w:rsidP="00C960CD">
      <w:pPr>
        <w:pStyle w:val="Heading2"/>
      </w:pPr>
      <w:r>
        <w:t>9.5</w:t>
      </w:r>
      <w:r>
        <w:tab/>
        <w:t>Closed REL-16 NR or NR+LTE WIs</w:t>
      </w:r>
    </w:p>
    <w:p w14:paraId="24D22F3E" w14:textId="074B586B" w:rsidR="00AB00A6" w:rsidRDefault="00AB00A6" w:rsidP="00E95740">
      <w:pPr>
        <w:pStyle w:val="Heading3"/>
        <w:rPr>
          <w:sz w:val="14"/>
          <w:szCs w:val="16"/>
        </w:rPr>
      </w:pPr>
      <w:r>
        <w:t>9.5.6</w:t>
      </w:r>
      <w:r>
        <w:tab/>
        <w:t xml:space="preserve">Band 18 for NR </w:t>
      </w:r>
      <w:r>
        <w:rPr>
          <w:sz w:val="14"/>
          <w:szCs w:val="16"/>
        </w:rPr>
        <w:t>[RAN4 WI: NR_n18]</w:t>
      </w:r>
    </w:p>
    <w:p w14:paraId="708BA3EF" w14:textId="6B01CA4B" w:rsidR="00E95740" w:rsidRPr="00E95740" w:rsidRDefault="00E95740" w:rsidP="00E95740">
      <w:pPr>
        <w:rPr>
          <w:rFonts w:ascii="Arial" w:hAnsi="Arial" w:cs="Arial"/>
          <w:b/>
          <w:bCs/>
          <w:sz w:val="24"/>
          <w:szCs w:val="24"/>
        </w:rPr>
      </w:pPr>
      <w:r w:rsidRPr="00E95740">
        <w:rPr>
          <w:rFonts w:ascii="Arial" w:hAnsi="Arial" w:cs="Arial"/>
          <w:b/>
          <w:bCs/>
          <w:sz w:val="24"/>
          <w:szCs w:val="24"/>
        </w:rPr>
        <w:t>RP-200389</w:t>
      </w:r>
      <w:r w:rsidRPr="00E95740">
        <w:rPr>
          <w:rFonts w:ascii="Arial" w:hAnsi="Arial" w:cs="Arial"/>
          <w:b/>
          <w:bCs/>
          <w:sz w:val="24"/>
          <w:szCs w:val="24"/>
        </w:rPr>
        <w:tab/>
        <w:t>RAN4 CRs for Band 18 for NR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95740" w14:paraId="35347AAA" w14:textId="77777777" w:rsidTr="00E95740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B252E6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233B17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9EACCF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5857AB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280620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7FCCA5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DAB9AC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11CC43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D5D27A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F84546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8655AF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C9210D0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A9BC72B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E95740" w14:paraId="1F0C5F5B" w14:textId="77777777" w:rsidTr="00E957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528E85" w14:textId="77777777" w:rsidR="00E95740" w:rsidRDefault="00E95740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25816" w14:textId="77777777" w:rsidR="00E95740" w:rsidRDefault="00E95740">
            <w:r>
              <w:rPr>
                <w:sz w:val="16"/>
                <w:szCs w:val="16"/>
              </w:rPr>
              <w:t>0460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A20AE" w14:textId="77777777" w:rsidR="00E95740" w:rsidRDefault="00E957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48123" w14:textId="77777777" w:rsidR="00E95740" w:rsidRDefault="00E9574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AF1F6" w14:textId="77777777" w:rsidR="00E95740" w:rsidRDefault="00E95740">
            <w:r>
              <w:rPr>
                <w:sz w:val="16"/>
                <w:szCs w:val="16"/>
              </w:rPr>
              <w:t>introduce n18 into TS38.133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712077" w14:textId="77777777" w:rsidR="00E95740" w:rsidRDefault="00E957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7549D" w14:textId="77777777" w:rsidR="00E95740" w:rsidRDefault="00E95740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75EDB8" w14:textId="77777777" w:rsidR="00E95740" w:rsidRDefault="00E95740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D67CA" w14:textId="77777777" w:rsidR="00E95740" w:rsidRDefault="00E95740">
            <w:r>
              <w:rPr>
                <w:sz w:val="16"/>
                <w:szCs w:val="16"/>
              </w:rPr>
              <w:t>R4-2002862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36FD8" w14:textId="77777777" w:rsidR="00E95740" w:rsidRDefault="00E95740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6ABE7" w14:textId="77777777" w:rsidR="00E95740" w:rsidRDefault="00E95740">
            <w:r>
              <w:rPr>
                <w:sz w:val="16"/>
                <w:szCs w:val="16"/>
              </w:rPr>
              <w:t>NR_n18-Core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CD9D81" w14:textId="77777777" w:rsidR="00E95740" w:rsidRDefault="00E957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201683" w14:textId="77777777" w:rsidR="00E95740" w:rsidRDefault="00E95740">
            <w:pPr>
              <w:rPr>
                <w:sz w:val="16"/>
                <w:szCs w:val="16"/>
              </w:rPr>
            </w:pPr>
          </w:p>
        </w:tc>
      </w:tr>
    </w:tbl>
    <w:p w14:paraId="3EBA88BF" w14:textId="77777777" w:rsidR="00E95740" w:rsidRPr="00E95740" w:rsidRDefault="00E95740" w:rsidP="00E95740"/>
    <w:p w14:paraId="2E6B1AF7" w14:textId="7DA78F52" w:rsidR="00AB00A6" w:rsidRDefault="00AB00A6" w:rsidP="005F0934">
      <w:pPr>
        <w:pStyle w:val="Heading3"/>
        <w:rPr>
          <w:sz w:val="14"/>
          <w:szCs w:val="16"/>
        </w:rPr>
      </w:pPr>
      <w:r>
        <w:t>9.5.7</w:t>
      </w:r>
      <w:r>
        <w:tab/>
        <w:t xml:space="preserve">Introduction of NR supplementary DL band n29 </w:t>
      </w:r>
      <w:r>
        <w:rPr>
          <w:sz w:val="14"/>
          <w:szCs w:val="16"/>
        </w:rPr>
        <w:t>[RAN4 WI: NR_n29]</w:t>
      </w:r>
    </w:p>
    <w:p w14:paraId="20323E6B" w14:textId="6FEB236A" w:rsidR="005F0934" w:rsidRPr="005F0934" w:rsidRDefault="005F0934" w:rsidP="005F0934">
      <w:pPr>
        <w:rPr>
          <w:rFonts w:ascii="Arial" w:hAnsi="Arial" w:cs="Arial"/>
          <w:b/>
          <w:bCs/>
          <w:sz w:val="24"/>
          <w:szCs w:val="24"/>
        </w:rPr>
      </w:pPr>
      <w:r w:rsidRPr="005F0934">
        <w:rPr>
          <w:rFonts w:ascii="Arial" w:hAnsi="Arial" w:cs="Arial"/>
          <w:b/>
          <w:bCs/>
          <w:sz w:val="24"/>
          <w:szCs w:val="24"/>
        </w:rPr>
        <w:t>RP-200390</w:t>
      </w:r>
      <w:r w:rsidRPr="005F0934">
        <w:rPr>
          <w:rFonts w:ascii="Arial" w:hAnsi="Arial" w:cs="Arial"/>
          <w:b/>
          <w:bCs/>
          <w:sz w:val="24"/>
          <w:szCs w:val="24"/>
        </w:rPr>
        <w:tab/>
        <w:t>RAN4 CRs for Introduction of NR supplementary DL band n29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5F0934" w14:paraId="6CD819F8" w14:textId="77777777" w:rsidTr="005F093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B12848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634480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479D04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5F9D57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23C1E2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4D1EC8B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6C6A7B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3DF6A7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2C5C2E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D91FC4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A44784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587E53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0F33228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5F0934" w14:paraId="00F51571" w14:textId="77777777" w:rsidTr="005F093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693F72" w14:textId="77777777" w:rsidR="005F0934" w:rsidRDefault="005F093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B3D81A" w14:textId="77777777" w:rsidR="005F0934" w:rsidRDefault="005F0934">
            <w:r>
              <w:rPr>
                <w:sz w:val="16"/>
                <w:szCs w:val="16"/>
              </w:rPr>
              <w:t>0247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760F33" w14:textId="77777777" w:rsidR="005F0934" w:rsidRDefault="005F093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1E261" w14:textId="77777777" w:rsidR="005F0934" w:rsidRDefault="005F093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68EB0" w14:textId="77777777" w:rsidR="005F0934" w:rsidRDefault="005F0934">
            <w:r>
              <w:rPr>
                <w:sz w:val="16"/>
                <w:szCs w:val="16"/>
              </w:rPr>
              <w:t>CR for 38.101-1 to correct CA_n8A-n75A REFSENS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5CBB8C" w14:textId="77777777" w:rsidR="005F0934" w:rsidRDefault="005F093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93B9E1" w14:textId="77777777" w:rsidR="005F0934" w:rsidRDefault="005F0934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4EECA3" w14:textId="77777777" w:rsidR="005F0934" w:rsidRDefault="005F0934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D92BD2" w14:textId="77777777" w:rsidR="005F0934" w:rsidRDefault="005F0934">
            <w:r>
              <w:rPr>
                <w:sz w:val="16"/>
                <w:szCs w:val="16"/>
              </w:rPr>
              <w:t>R4-2001075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2BB7B" w14:textId="77777777" w:rsidR="005F0934" w:rsidRDefault="005F093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F2D43" w14:textId="77777777" w:rsidR="005F0934" w:rsidRDefault="005F0934">
            <w:r>
              <w:rPr>
                <w:sz w:val="16"/>
                <w:szCs w:val="16"/>
              </w:rPr>
              <w:t>NR_n29-Core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C81312" w14:textId="77777777" w:rsidR="005F0934" w:rsidRDefault="005F093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906811" w14:textId="77777777" w:rsidR="005F0934" w:rsidRDefault="005F0934">
            <w:pPr>
              <w:rPr>
                <w:sz w:val="16"/>
                <w:szCs w:val="16"/>
              </w:rPr>
            </w:pPr>
          </w:p>
        </w:tc>
      </w:tr>
    </w:tbl>
    <w:p w14:paraId="2ABA7B11" w14:textId="77777777" w:rsidR="005F0934" w:rsidRPr="005F0934" w:rsidRDefault="005F0934" w:rsidP="005F0934"/>
    <w:p w14:paraId="1D323B92" w14:textId="3A080A14" w:rsidR="00AB00A6" w:rsidRDefault="00AB00A6" w:rsidP="009B172F">
      <w:pPr>
        <w:pStyle w:val="Heading3"/>
        <w:rPr>
          <w:sz w:val="14"/>
          <w:szCs w:val="16"/>
        </w:rPr>
      </w:pPr>
      <w:r>
        <w:t>9.5.10</w:t>
      </w:r>
      <w:r>
        <w:tab/>
        <w:t xml:space="preserve">Band 65 for NR </w:t>
      </w:r>
      <w:r>
        <w:rPr>
          <w:sz w:val="14"/>
          <w:szCs w:val="16"/>
        </w:rPr>
        <w:t>[RAN4 WI: NR_band_n65]</w:t>
      </w:r>
    </w:p>
    <w:p w14:paraId="6177854B" w14:textId="7A4EE4B5" w:rsidR="009B172F" w:rsidRPr="009B172F" w:rsidRDefault="009B172F" w:rsidP="009B172F">
      <w:pPr>
        <w:rPr>
          <w:rFonts w:ascii="Arial" w:hAnsi="Arial" w:cs="Arial"/>
          <w:b/>
          <w:bCs/>
          <w:sz w:val="24"/>
          <w:szCs w:val="24"/>
        </w:rPr>
      </w:pPr>
      <w:r w:rsidRPr="009B172F">
        <w:rPr>
          <w:rFonts w:ascii="Arial" w:hAnsi="Arial" w:cs="Arial"/>
          <w:b/>
          <w:bCs/>
          <w:sz w:val="24"/>
          <w:szCs w:val="24"/>
        </w:rPr>
        <w:t>RP-200408</w:t>
      </w:r>
      <w:r w:rsidRPr="009B172F">
        <w:rPr>
          <w:rFonts w:ascii="Arial" w:hAnsi="Arial" w:cs="Arial"/>
          <w:b/>
          <w:bCs/>
          <w:sz w:val="24"/>
          <w:szCs w:val="24"/>
        </w:rPr>
        <w:tab/>
        <w:t>RAN4 CRs for Band 65 for NR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B172F" w14:paraId="24FFA1B7" w14:textId="77777777" w:rsidTr="009B172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9821119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D6AE65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ED2904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4B4D80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E9198B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85AE82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846FDE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C46BCC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6823EA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368153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0C4BA2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BE50B5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22AF4D6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B172F" w14:paraId="6B92CCC8" w14:textId="77777777" w:rsidTr="009B172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EBB980" w14:textId="77777777" w:rsidR="009B172F" w:rsidRDefault="009B172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386367" w14:textId="77777777" w:rsidR="009B172F" w:rsidRDefault="009B172F">
            <w:r>
              <w:rPr>
                <w:sz w:val="16"/>
                <w:szCs w:val="16"/>
              </w:rPr>
              <w:t>0191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A42A8" w14:textId="77777777" w:rsidR="009B172F" w:rsidRDefault="009B172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EBF183" w14:textId="77777777" w:rsidR="009B172F" w:rsidRDefault="009B172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9CF733" w14:textId="77777777" w:rsidR="009B172F" w:rsidRDefault="009B172F">
            <w:r>
              <w:rPr>
                <w:sz w:val="16"/>
                <w:szCs w:val="16"/>
              </w:rPr>
              <w:t>Corrections to n65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C41361" w14:textId="77777777" w:rsidR="009B172F" w:rsidRDefault="009B172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283E63" w14:textId="77777777" w:rsidR="009B172F" w:rsidRDefault="009B172F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EE471D" w14:textId="77777777" w:rsidR="009B172F" w:rsidRDefault="009B172F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AF3A2" w14:textId="77777777" w:rsidR="009B172F" w:rsidRDefault="009B172F">
            <w:r>
              <w:rPr>
                <w:sz w:val="16"/>
                <w:szCs w:val="16"/>
              </w:rPr>
              <w:t>R4-2000146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16E5C" w14:textId="77777777" w:rsidR="009B172F" w:rsidRDefault="009B172F">
            <w:r>
              <w:rPr>
                <w:sz w:val="16"/>
                <w:szCs w:val="16"/>
              </w:rPr>
              <w:t>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39776" w14:textId="77777777" w:rsidR="009B172F" w:rsidRDefault="009B172F">
            <w:r>
              <w:rPr>
                <w:sz w:val="16"/>
                <w:szCs w:val="16"/>
              </w:rPr>
              <w:t>NR_band_n65-Core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56741E" w14:textId="77777777" w:rsidR="009B172F" w:rsidRDefault="009B172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16C42" w14:textId="77777777" w:rsidR="009B172F" w:rsidRDefault="009B172F">
            <w:pPr>
              <w:rPr>
                <w:sz w:val="16"/>
                <w:szCs w:val="16"/>
              </w:rPr>
            </w:pPr>
          </w:p>
        </w:tc>
      </w:tr>
    </w:tbl>
    <w:p w14:paraId="3FA8DDA1" w14:textId="77777777" w:rsidR="009B172F" w:rsidRPr="009B172F" w:rsidRDefault="009B172F" w:rsidP="009B172F"/>
    <w:p w14:paraId="6BA3EB8B" w14:textId="2401891A" w:rsidR="00AB00A6" w:rsidRDefault="00AB00A6" w:rsidP="005F0934">
      <w:pPr>
        <w:pStyle w:val="Heading3"/>
        <w:rPr>
          <w:sz w:val="14"/>
          <w:szCs w:val="16"/>
        </w:rPr>
      </w:pPr>
      <w:r>
        <w:t>9.5.17</w:t>
      </w:r>
      <w:r>
        <w:tab/>
        <w:t>Core part: LTE/NR spectrum sharing in Band 41/n90 frequency range</w:t>
      </w:r>
      <w:r>
        <w:br/>
      </w:r>
      <w:r>
        <w:rPr>
          <w:sz w:val="14"/>
          <w:szCs w:val="16"/>
        </w:rPr>
        <w:t>[RAN4 WI: NR_n41_LTE_41_coex-Core]</w:t>
      </w:r>
    </w:p>
    <w:p w14:paraId="69F55D52" w14:textId="173422E4" w:rsidR="005F0934" w:rsidRPr="005F0934" w:rsidRDefault="005F0934" w:rsidP="005F0934">
      <w:pPr>
        <w:rPr>
          <w:rFonts w:ascii="Arial" w:hAnsi="Arial" w:cs="Arial"/>
          <w:b/>
          <w:bCs/>
          <w:sz w:val="24"/>
          <w:szCs w:val="24"/>
        </w:rPr>
      </w:pPr>
      <w:r w:rsidRPr="005F0934">
        <w:rPr>
          <w:rFonts w:ascii="Arial" w:hAnsi="Arial" w:cs="Arial"/>
          <w:b/>
          <w:bCs/>
          <w:sz w:val="24"/>
          <w:szCs w:val="24"/>
        </w:rPr>
        <w:t>RP-200391</w:t>
      </w:r>
      <w:r w:rsidRPr="005F0934">
        <w:rPr>
          <w:rFonts w:ascii="Arial" w:hAnsi="Arial" w:cs="Arial"/>
          <w:b/>
          <w:bCs/>
          <w:sz w:val="24"/>
          <w:szCs w:val="24"/>
        </w:rPr>
        <w:tab/>
        <w:t>RAN4 CRs for Core part: LTE/NR spectrum sharing in Band 41/n90 frequency range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5F0934" w14:paraId="38FD09AE" w14:textId="77777777" w:rsidTr="005F093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E3B6B0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E43B62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C6CFFB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259E90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40ADA3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523050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01465C6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91284E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C42E34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2D29A8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A3BE51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C8F5CF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88B099F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5F0934" w14:paraId="77DCD6E1" w14:textId="77777777" w:rsidTr="005F093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927C9" w14:textId="77777777" w:rsidR="005F0934" w:rsidRDefault="005F093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28201E" w14:textId="77777777" w:rsidR="005F0934" w:rsidRDefault="005F0934">
            <w:r>
              <w:rPr>
                <w:sz w:val="16"/>
                <w:szCs w:val="16"/>
              </w:rPr>
              <w:t>0273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4C710" w14:textId="77777777" w:rsidR="005F0934" w:rsidRDefault="005F093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57213" w14:textId="77777777" w:rsidR="005F0934" w:rsidRDefault="005F093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663BC2" w14:textId="77777777" w:rsidR="005F0934" w:rsidRDefault="005F0934">
            <w:r>
              <w:rPr>
                <w:sz w:val="16"/>
                <w:szCs w:val="16"/>
              </w:rPr>
              <w:t>CR for 38.101-1: Mandatory support for n41 by UEs that support n90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0F813B" w14:textId="77777777" w:rsidR="005F0934" w:rsidRDefault="005F093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D82BC" w14:textId="77777777" w:rsidR="005F0934" w:rsidRDefault="005F0934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ED3904" w14:textId="77777777" w:rsidR="005F0934" w:rsidRDefault="005F0934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13CAC" w14:textId="77777777" w:rsidR="005F0934" w:rsidRDefault="005F0934">
            <w:r>
              <w:rPr>
                <w:sz w:val="16"/>
                <w:szCs w:val="16"/>
              </w:rPr>
              <w:t>R4-2002116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7173BD" w14:textId="77777777" w:rsidR="005F0934" w:rsidRDefault="005F0934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21105" w14:textId="77777777" w:rsidR="005F0934" w:rsidRDefault="005F0934">
            <w:r>
              <w:rPr>
                <w:sz w:val="16"/>
                <w:szCs w:val="16"/>
              </w:rPr>
              <w:t>NR_n41_LTE_41_coex-Core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03D44A" w14:textId="77777777" w:rsidR="005F0934" w:rsidRDefault="005F093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F4152A" w14:textId="77777777" w:rsidR="005F0934" w:rsidRDefault="005F0934">
            <w:pPr>
              <w:rPr>
                <w:sz w:val="16"/>
                <w:szCs w:val="16"/>
              </w:rPr>
            </w:pPr>
          </w:p>
        </w:tc>
      </w:tr>
    </w:tbl>
    <w:p w14:paraId="462B559A" w14:textId="77777777" w:rsidR="005F0934" w:rsidRPr="005F0934" w:rsidRDefault="005F0934" w:rsidP="005F0934"/>
    <w:p w14:paraId="42470E3F" w14:textId="33E764B7" w:rsidR="00AB00A6" w:rsidRDefault="00AB00A6" w:rsidP="005F0934">
      <w:pPr>
        <w:pStyle w:val="Heading3"/>
        <w:rPr>
          <w:sz w:val="14"/>
          <w:szCs w:val="16"/>
        </w:rPr>
      </w:pPr>
      <w:r>
        <w:t>9.5.21</w:t>
      </w:r>
      <w:r>
        <w:tab/>
        <w:t>Introduction of NR FDD bands with variable duplex and corresponding framework</w:t>
      </w:r>
      <w:r>
        <w:br/>
      </w:r>
      <w:r>
        <w:rPr>
          <w:sz w:val="14"/>
          <w:szCs w:val="16"/>
        </w:rPr>
        <w:t>[RAN4 WI: NR_FDD_bands_varduplex]</w:t>
      </w:r>
    </w:p>
    <w:p w14:paraId="4F0F8E08" w14:textId="5380A1D5" w:rsidR="005F0934" w:rsidRDefault="005F0934" w:rsidP="005F0934">
      <w:pPr>
        <w:rPr>
          <w:rFonts w:ascii="Arial" w:hAnsi="Arial" w:cs="Arial"/>
          <w:b/>
          <w:bCs/>
          <w:sz w:val="24"/>
          <w:szCs w:val="24"/>
        </w:rPr>
      </w:pPr>
      <w:r w:rsidRPr="005F0934">
        <w:rPr>
          <w:rFonts w:ascii="Arial" w:hAnsi="Arial" w:cs="Arial"/>
          <w:b/>
          <w:bCs/>
          <w:sz w:val="24"/>
          <w:szCs w:val="24"/>
        </w:rPr>
        <w:t>RP-200392</w:t>
      </w:r>
      <w:r w:rsidRPr="005F0934">
        <w:rPr>
          <w:rFonts w:ascii="Arial" w:hAnsi="Arial" w:cs="Arial"/>
          <w:b/>
          <w:bCs/>
          <w:sz w:val="24"/>
          <w:szCs w:val="24"/>
        </w:rPr>
        <w:tab/>
        <w:t>RAN4 CRs for Introduction of NR FDD bands with variable duplex and corresponding framework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5F0934" w14:paraId="4FC8B0B6" w14:textId="77777777" w:rsidTr="005F093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D4DC0B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0A871D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EE136B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6BA5F8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CAFA7B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F7FCEC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AEEB70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8AEB5A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738FFF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67FB3B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1DFF38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D4D9B0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BB026AE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5F0934" w14:paraId="42A3C158" w14:textId="77777777" w:rsidTr="005F093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30053D" w14:textId="77777777" w:rsidR="005F0934" w:rsidRDefault="005F093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5EE2C" w14:textId="77777777" w:rsidR="005F0934" w:rsidRDefault="005F0934">
            <w:r>
              <w:rPr>
                <w:sz w:val="16"/>
                <w:szCs w:val="16"/>
              </w:rPr>
              <w:t>0241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CECEE0" w14:textId="77777777" w:rsidR="005F0934" w:rsidRDefault="005F093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E32665" w14:textId="77777777" w:rsidR="005F0934" w:rsidRDefault="005F093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49AF4" w14:textId="77777777" w:rsidR="005F0934" w:rsidRDefault="005F0934">
            <w:r>
              <w:rPr>
                <w:sz w:val="16"/>
                <w:szCs w:val="16"/>
              </w:rPr>
              <w:t>Maintenance on the UE BW for n92 and n94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94733" w14:textId="77777777" w:rsidR="005F0934" w:rsidRDefault="005F093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2D5115" w14:textId="77777777" w:rsidR="005F0934" w:rsidRDefault="005F0934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8C7F7F" w14:textId="77777777" w:rsidR="005F0934" w:rsidRDefault="005F0934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4287E" w14:textId="77777777" w:rsidR="005F0934" w:rsidRDefault="005F0934">
            <w:r>
              <w:rPr>
                <w:sz w:val="16"/>
                <w:szCs w:val="16"/>
              </w:rPr>
              <w:t>R4-2002863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923F44" w14:textId="77777777" w:rsidR="005F0934" w:rsidRDefault="005F093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91F734" w14:textId="77777777" w:rsidR="005F0934" w:rsidRDefault="005F0934">
            <w:r>
              <w:rPr>
                <w:sz w:val="16"/>
                <w:szCs w:val="16"/>
              </w:rPr>
              <w:t>NR_FDD_bands_varduplex-Core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C58E7C" w14:textId="77777777" w:rsidR="005F0934" w:rsidRDefault="005F093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F809FC" w14:textId="77777777" w:rsidR="005F0934" w:rsidRDefault="005F0934">
            <w:pPr>
              <w:rPr>
                <w:sz w:val="16"/>
                <w:szCs w:val="16"/>
              </w:rPr>
            </w:pPr>
          </w:p>
        </w:tc>
      </w:tr>
      <w:tr w:rsidR="005F0934" w14:paraId="14DE4565" w14:textId="77777777" w:rsidTr="005F093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3D1AAC" w14:textId="77777777" w:rsidR="005F0934" w:rsidRDefault="005F093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34F9D3" w14:textId="77777777" w:rsidR="005F0934" w:rsidRDefault="005F0934">
            <w:r>
              <w:rPr>
                <w:sz w:val="16"/>
                <w:szCs w:val="16"/>
              </w:rPr>
              <w:t>0242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0D61D" w14:textId="77777777" w:rsidR="005F0934" w:rsidRDefault="005F093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2F4CB" w14:textId="77777777" w:rsidR="005F0934" w:rsidRDefault="005F093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5FCEB" w14:textId="77777777" w:rsidR="005F0934" w:rsidRDefault="005F0934">
            <w:r>
              <w:rPr>
                <w:sz w:val="16"/>
                <w:szCs w:val="16"/>
              </w:rPr>
              <w:t>Maintenance on the Rx-Tx separation terms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48FCC" w14:textId="77777777" w:rsidR="005F0934" w:rsidRDefault="005F093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D6971" w14:textId="77777777" w:rsidR="005F0934" w:rsidRDefault="005F0934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2CFD8" w14:textId="77777777" w:rsidR="005F0934" w:rsidRDefault="005F0934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C695C" w14:textId="77777777" w:rsidR="005F0934" w:rsidRDefault="005F0934">
            <w:r>
              <w:rPr>
                <w:sz w:val="16"/>
                <w:szCs w:val="16"/>
              </w:rPr>
              <w:t>R4-2001038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12CABB" w14:textId="77777777" w:rsidR="005F0934" w:rsidRDefault="005F093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F85FBE" w14:textId="77777777" w:rsidR="005F0934" w:rsidRDefault="005F0934">
            <w:r>
              <w:rPr>
                <w:sz w:val="16"/>
                <w:szCs w:val="16"/>
              </w:rPr>
              <w:t>NR_FDD_bands_varduplex-Core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7DE6DE" w14:textId="77777777" w:rsidR="005F0934" w:rsidRDefault="005F093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0ED3C0" w14:textId="77777777" w:rsidR="005F0934" w:rsidRDefault="005F0934">
            <w:pPr>
              <w:rPr>
                <w:sz w:val="16"/>
                <w:szCs w:val="16"/>
              </w:rPr>
            </w:pPr>
          </w:p>
        </w:tc>
      </w:tr>
      <w:tr w:rsidR="005F0934" w14:paraId="3B0569E3" w14:textId="77777777" w:rsidTr="005F093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18E299" w14:textId="77777777" w:rsidR="005F0934" w:rsidRDefault="005F093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B9D62F" w14:textId="77777777" w:rsidR="005F0934" w:rsidRDefault="005F0934">
            <w:r>
              <w:rPr>
                <w:sz w:val="16"/>
                <w:szCs w:val="16"/>
              </w:rPr>
              <w:t>0143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A914D" w14:textId="77777777" w:rsidR="005F0934" w:rsidRDefault="005F093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53B11" w14:textId="77777777" w:rsidR="005F0934" w:rsidRDefault="005F093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38045F" w14:textId="77777777" w:rsidR="005F0934" w:rsidRDefault="005F0934">
            <w:r>
              <w:rPr>
                <w:sz w:val="16"/>
                <w:szCs w:val="16"/>
              </w:rPr>
              <w:t>Maintenance on the BS BW for n92 and n94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C7A78" w14:textId="77777777" w:rsidR="005F0934" w:rsidRDefault="005F093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30BC8" w14:textId="77777777" w:rsidR="005F0934" w:rsidRDefault="005F0934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7EEB7" w14:textId="77777777" w:rsidR="005F0934" w:rsidRDefault="005F0934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DD45F" w14:textId="77777777" w:rsidR="005F0934" w:rsidRDefault="005F0934">
            <w:r>
              <w:rPr>
                <w:sz w:val="16"/>
                <w:szCs w:val="16"/>
              </w:rPr>
              <w:t>R4-2001039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491DF3" w14:textId="77777777" w:rsidR="005F0934" w:rsidRDefault="005F093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EBA29" w14:textId="77777777" w:rsidR="005F0934" w:rsidRDefault="005F0934">
            <w:r>
              <w:rPr>
                <w:sz w:val="16"/>
                <w:szCs w:val="16"/>
              </w:rPr>
              <w:t>NR_FDD_bands_varduplex-Core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088A49" w14:textId="77777777" w:rsidR="005F0934" w:rsidRDefault="005F093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AE1918" w14:textId="77777777" w:rsidR="005F0934" w:rsidRDefault="005F0934">
            <w:pPr>
              <w:rPr>
                <w:sz w:val="16"/>
                <w:szCs w:val="16"/>
              </w:rPr>
            </w:pPr>
          </w:p>
        </w:tc>
      </w:tr>
    </w:tbl>
    <w:p w14:paraId="4A26F48D" w14:textId="77777777" w:rsidR="005F0934" w:rsidRPr="005F0934" w:rsidRDefault="005F0934" w:rsidP="005F0934"/>
    <w:p w14:paraId="3AFA5CAE" w14:textId="7236842F" w:rsidR="00AB00A6" w:rsidRDefault="00AB00A6" w:rsidP="00E95740">
      <w:pPr>
        <w:pStyle w:val="Heading3"/>
        <w:rPr>
          <w:sz w:val="14"/>
          <w:szCs w:val="16"/>
        </w:rPr>
      </w:pPr>
      <w:r>
        <w:t>9.5.22</w:t>
      </w:r>
      <w:r>
        <w:tab/>
        <w:t>High power UE (power class 2) for EN-DC (1 LTE TDD band + 1 NR TDD band)</w:t>
      </w:r>
      <w:r>
        <w:br/>
      </w:r>
      <w:r>
        <w:rPr>
          <w:sz w:val="14"/>
          <w:szCs w:val="16"/>
        </w:rPr>
        <w:t>[RAN4 WI: ENDC_UE_PC2_TDD_TDD]</w:t>
      </w:r>
    </w:p>
    <w:p w14:paraId="3079EF18" w14:textId="51533771" w:rsidR="00E95740" w:rsidRPr="00E95740" w:rsidRDefault="00E95740" w:rsidP="00E95740">
      <w:pPr>
        <w:rPr>
          <w:rFonts w:ascii="Arial" w:hAnsi="Arial" w:cs="Arial"/>
          <w:b/>
          <w:bCs/>
          <w:sz w:val="24"/>
          <w:szCs w:val="24"/>
        </w:rPr>
      </w:pPr>
      <w:r w:rsidRPr="00E95740">
        <w:rPr>
          <w:rFonts w:ascii="Arial" w:hAnsi="Arial" w:cs="Arial"/>
          <w:b/>
          <w:bCs/>
          <w:sz w:val="24"/>
          <w:szCs w:val="24"/>
        </w:rPr>
        <w:t>RP-200388</w:t>
      </w:r>
      <w:r w:rsidRPr="00E95740">
        <w:rPr>
          <w:rFonts w:ascii="Arial" w:hAnsi="Arial" w:cs="Arial"/>
          <w:b/>
          <w:bCs/>
          <w:sz w:val="24"/>
          <w:szCs w:val="24"/>
        </w:rPr>
        <w:tab/>
        <w:t>RAN4 CRs for Core part: High power UE (power class 2) for EN-DC (1 LTE FDD band + 1 NR TDD band)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95740" w14:paraId="693167A5" w14:textId="77777777" w:rsidTr="00E95740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CB781A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CB2742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ADD017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14D646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6D260F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59ACD7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48B86E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D830CD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D4DDF8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546776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11D0CA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83B4B1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4B7C5F1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E95740" w14:paraId="7F188D7C" w14:textId="77777777" w:rsidTr="00E957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620E84" w14:textId="77777777" w:rsidR="00E95740" w:rsidRDefault="00E95740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3B52B" w14:textId="77777777" w:rsidR="00E95740" w:rsidRDefault="00E95740">
            <w:r>
              <w:rPr>
                <w:sz w:val="16"/>
                <w:szCs w:val="16"/>
              </w:rPr>
              <w:t>0159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DA1CF3" w14:textId="77777777" w:rsidR="00E95740" w:rsidRDefault="00E957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95402A" w14:textId="77777777" w:rsidR="00E95740" w:rsidRDefault="00E9574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CB5357" w14:textId="77777777" w:rsidR="00E95740" w:rsidRDefault="00E95740">
            <w:r>
              <w:rPr>
                <w:sz w:val="16"/>
                <w:szCs w:val="16"/>
              </w:rPr>
              <w:t>CR on SAR solution for TDD&amp;TDD EN-DC PC2 UE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490068" w14:textId="77777777" w:rsidR="00E95740" w:rsidRDefault="00E957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15A6A" w14:textId="77777777" w:rsidR="00E95740" w:rsidRDefault="00E95740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67D08" w14:textId="77777777" w:rsidR="00E95740" w:rsidRDefault="00E95740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C784A7" w14:textId="77777777" w:rsidR="00E95740" w:rsidRDefault="00E95740">
            <w:r>
              <w:rPr>
                <w:sz w:val="16"/>
                <w:szCs w:val="16"/>
              </w:rPr>
              <w:t>R4-2002861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8F853" w14:textId="77777777" w:rsidR="00E95740" w:rsidRDefault="00E95740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B5328" w14:textId="77777777" w:rsidR="00E95740" w:rsidRDefault="00E95740">
            <w:r>
              <w:rPr>
                <w:sz w:val="16"/>
                <w:szCs w:val="16"/>
              </w:rPr>
              <w:t>ENDC_UE_PC2_TDD_TDD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D1F88D" w14:textId="77777777" w:rsidR="00E95740" w:rsidRDefault="00E957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391CF3" w14:textId="77777777" w:rsidR="00E95740" w:rsidRDefault="00E95740">
            <w:pPr>
              <w:rPr>
                <w:sz w:val="16"/>
                <w:szCs w:val="16"/>
              </w:rPr>
            </w:pPr>
          </w:p>
        </w:tc>
      </w:tr>
    </w:tbl>
    <w:p w14:paraId="593A17FE" w14:textId="77777777" w:rsidR="00067CA5" w:rsidRPr="00067CA5" w:rsidRDefault="00067CA5" w:rsidP="00067CA5"/>
    <w:p w14:paraId="07BF7AD2" w14:textId="269546CF" w:rsidR="00AB00A6" w:rsidRDefault="00AB00A6" w:rsidP="009B172F">
      <w:pPr>
        <w:pStyle w:val="Heading2"/>
        <w:rPr>
          <w:sz w:val="14"/>
          <w:szCs w:val="16"/>
        </w:rPr>
      </w:pPr>
      <w:r>
        <w:t>9.7</w:t>
      </w:r>
      <w:r>
        <w:tab/>
        <w:t>Small Technical Enhancements and Improvements for REL-16</w:t>
      </w:r>
      <w:r>
        <w:rPr>
          <w:sz w:val="14"/>
          <w:szCs w:val="16"/>
        </w:rPr>
        <w:t xml:space="preserve"> [TEI16]</w:t>
      </w:r>
    </w:p>
    <w:p w14:paraId="47CA3104" w14:textId="24AE6A66" w:rsidR="009B172F" w:rsidRPr="009B172F" w:rsidRDefault="009B172F" w:rsidP="009B172F">
      <w:pPr>
        <w:rPr>
          <w:rFonts w:ascii="Arial" w:hAnsi="Arial" w:cs="Arial"/>
          <w:b/>
          <w:bCs/>
          <w:sz w:val="24"/>
          <w:szCs w:val="24"/>
        </w:rPr>
      </w:pPr>
      <w:r w:rsidRPr="009B172F">
        <w:rPr>
          <w:rFonts w:ascii="Arial" w:hAnsi="Arial" w:cs="Arial"/>
          <w:b/>
          <w:bCs/>
          <w:sz w:val="24"/>
          <w:szCs w:val="24"/>
        </w:rPr>
        <w:t>RP-200409</w:t>
      </w:r>
      <w:r w:rsidRPr="009B172F">
        <w:rPr>
          <w:rFonts w:ascii="Arial" w:hAnsi="Arial" w:cs="Arial"/>
          <w:b/>
          <w:bCs/>
          <w:sz w:val="24"/>
          <w:szCs w:val="24"/>
        </w:rPr>
        <w:tab/>
        <w:t>RAN4 CRs for Small Technical Enhancements and Improvements for REL-16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B172F" w14:paraId="22AEE34D" w14:textId="77777777" w:rsidTr="009B172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1D47A0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517455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E8A4FD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0E7306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D5F836C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41A2B2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0B660C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56BCF7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9C2B11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2D1520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904051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005F81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B5CD046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B172F" w14:paraId="7573777D" w14:textId="77777777" w:rsidTr="009B172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52BA98" w14:textId="77777777" w:rsidR="009B172F" w:rsidRDefault="009B172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36.171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CD26D8" w14:textId="77777777" w:rsidR="009B172F" w:rsidRDefault="009B172F"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580D33" w14:textId="77777777" w:rsidR="009B172F" w:rsidRDefault="009B172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FF4A78" w14:textId="77777777" w:rsidR="009B172F" w:rsidRDefault="009B172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D8E1D8" w14:textId="77777777" w:rsidR="009B172F" w:rsidRDefault="009B172F">
            <w:r>
              <w:rPr>
                <w:sz w:val="16"/>
                <w:szCs w:val="16"/>
              </w:rPr>
              <w:t>Editorial change to TS 37.571-1 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CE5DF" w14:textId="77777777" w:rsidR="009B172F" w:rsidRDefault="009B172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B8403" w14:textId="77777777" w:rsidR="009B172F" w:rsidRDefault="009B172F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4456C" w14:textId="77777777" w:rsidR="009B172F" w:rsidRDefault="009B172F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8345F" w14:textId="77777777" w:rsidR="009B172F" w:rsidRDefault="009B172F">
            <w:r>
              <w:rPr>
                <w:sz w:val="16"/>
                <w:szCs w:val="16"/>
              </w:rPr>
              <w:t>R4-2000149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DE0F55" w14:textId="77777777" w:rsidR="009B172F" w:rsidRDefault="009B172F">
            <w:r>
              <w:rPr>
                <w:sz w:val="16"/>
                <w:szCs w:val="16"/>
              </w:rPr>
              <w:t>Spirent 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EFC27" w14:textId="77777777" w:rsidR="009B172F" w:rsidRDefault="009B172F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1C60EC" w14:textId="77777777" w:rsidR="009B172F" w:rsidRDefault="009B172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BF2822" w14:textId="77777777" w:rsidR="009B172F" w:rsidRDefault="009B172F">
            <w:pPr>
              <w:rPr>
                <w:sz w:val="16"/>
                <w:szCs w:val="16"/>
              </w:rPr>
            </w:pPr>
          </w:p>
        </w:tc>
      </w:tr>
      <w:tr w:rsidR="009B172F" w14:paraId="4CF8C398" w14:textId="77777777" w:rsidTr="009B172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BC0020" w14:textId="77777777" w:rsidR="009B172F" w:rsidRDefault="009B172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37.171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DC66E" w14:textId="77777777" w:rsidR="009B172F" w:rsidRDefault="009B172F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925EFF" w14:textId="77777777" w:rsidR="009B172F" w:rsidRDefault="009B172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35259" w14:textId="77777777" w:rsidR="009B172F" w:rsidRDefault="009B172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B07E2" w14:textId="77777777" w:rsidR="009B172F" w:rsidRDefault="009B172F">
            <w:r>
              <w:rPr>
                <w:sz w:val="16"/>
                <w:szCs w:val="16"/>
              </w:rPr>
              <w:t>Editorial change to TS 37.571-1 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BA43FE" w14:textId="77777777" w:rsidR="009B172F" w:rsidRDefault="009B172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F276A" w14:textId="77777777" w:rsidR="009B172F" w:rsidRDefault="009B172F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7D391" w14:textId="77777777" w:rsidR="009B172F" w:rsidRDefault="009B172F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C3526" w14:textId="77777777" w:rsidR="009B172F" w:rsidRDefault="009B172F">
            <w:r>
              <w:rPr>
                <w:sz w:val="16"/>
                <w:szCs w:val="16"/>
              </w:rPr>
              <w:t>R4-2000150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FB39E" w14:textId="77777777" w:rsidR="009B172F" w:rsidRDefault="009B172F">
            <w:r>
              <w:rPr>
                <w:sz w:val="16"/>
                <w:szCs w:val="16"/>
              </w:rPr>
              <w:t>Spirent 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5A92D0" w14:textId="77777777" w:rsidR="009B172F" w:rsidRDefault="009B172F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BEFAF3" w14:textId="77777777" w:rsidR="009B172F" w:rsidRDefault="009B172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ADF766" w14:textId="77777777" w:rsidR="009B172F" w:rsidRDefault="009B172F">
            <w:pPr>
              <w:rPr>
                <w:sz w:val="16"/>
                <w:szCs w:val="16"/>
              </w:rPr>
            </w:pPr>
          </w:p>
        </w:tc>
      </w:tr>
      <w:tr w:rsidR="009B172F" w14:paraId="72FAE39A" w14:textId="77777777" w:rsidTr="009B172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747941" w14:textId="77777777" w:rsidR="009B172F" w:rsidRDefault="009B172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38.171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CA70D" w14:textId="77777777" w:rsidR="009B172F" w:rsidRDefault="009B172F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1820D" w14:textId="77777777" w:rsidR="009B172F" w:rsidRDefault="009B172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670EE1" w14:textId="77777777" w:rsidR="009B172F" w:rsidRDefault="009B172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B2A5A0" w14:textId="77777777" w:rsidR="009B172F" w:rsidRDefault="009B172F">
            <w:r>
              <w:rPr>
                <w:sz w:val="16"/>
                <w:szCs w:val="16"/>
              </w:rPr>
              <w:t>Update of the Note 1 in the Power level and satellite allocation table for the Sensitivity Coarse time assistance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88EDCC" w14:textId="77777777" w:rsidR="009B172F" w:rsidRDefault="009B172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17A2EC" w14:textId="77777777" w:rsidR="009B172F" w:rsidRDefault="009B172F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D1FC4B" w14:textId="77777777" w:rsidR="009B172F" w:rsidRDefault="009B172F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8AACE" w14:textId="77777777" w:rsidR="009B172F" w:rsidRDefault="009B172F">
            <w:r>
              <w:rPr>
                <w:sz w:val="16"/>
                <w:szCs w:val="16"/>
              </w:rPr>
              <w:t>R4-2002219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D6757" w14:textId="77777777" w:rsidR="009B172F" w:rsidRDefault="009B172F">
            <w:r>
              <w:rPr>
                <w:sz w:val="16"/>
                <w:szCs w:val="16"/>
              </w:rPr>
              <w:t>Spirent 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8271E2" w14:textId="77777777" w:rsidR="009B172F" w:rsidRDefault="009B172F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57DFEA" w14:textId="77777777" w:rsidR="009B172F" w:rsidRDefault="009B172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35F4BE" w14:textId="77777777" w:rsidR="009B172F" w:rsidRDefault="009B172F">
            <w:pPr>
              <w:rPr>
                <w:sz w:val="16"/>
                <w:szCs w:val="16"/>
              </w:rPr>
            </w:pPr>
          </w:p>
        </w:tc>
      </w:tr>
      <w:tr w:rsidR="009B172F" w14:paraId="7F7E6D4C" w14:textId="77777777" w:rsidTr="009B172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FA8F32" w14:textId="77777777" w:rsidR="009B172F" w:rsidRDefault="009B172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38.171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543B92" w14:textId="77777777" w:rsidR="009B172F" w:rsidRDefault="009B172F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E11AE" w14:textId="77777777" w:rsidR="009B172F" w:rsidRDefault="009B172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8F82F" w14:textId="77777777" w:rsidR="009B172F" w:rsidRDefault="009B172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D5F0D9" w14:textId="77777777" w:rsidR="009B172F" w:rsidRDefault="009B172F">
            <w:r>
              <w:rPr>
                <w:sz w:val="16"/>
                <w:szCs w:val="16"/>
              </w:rPr>
              <w:t>Editorial change to TS 37.571-1 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85A381" w14:textId="77777777" w:rsidR="009B172F" w:rsidRDefault="009B172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DE4A33" w14:textId="77777777" w:rsidR="009B172F" w:rsidRDefault="009B172F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18B87" w14:textId="77777777" w:rsidR="009B172F" w:rsidRDefault="009B172F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27D68" w14:textId="77777777" w:rsidR="009B172F" w:rsidRDefault="009B172F">
            <w:r>
              <w:rPr>
                <w:sz w:val="16"/>
                <w:szCs w:val="16"/>
              </w:rPr>
              <w:t>R4-2000151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1BD93" w14:textId="77777777" w:rsidR="009B172F" w:rsidRDefault="009B172F">
            <w:r>
              <w:rPr>
                <w:sz w:val="16"/>
                <w:szCs w:val="16"/>
              </w:rPr>
              <w:t>Spirent 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026C1F" w14:textId="77777777" w:rsidR="009B172F" w:rsidRDefault="009B172F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FAB22F" w14:textId="77777777" w:rsidR="009B172F" w:rsidRDefault="009B172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929582" w14:textId="77777777" w:rsidR="009B172F" w:rsidRDefault="009B172F">
            <w:pPr>
              <w:rPr>
                <w:sz w:val="16"/>
                <w:szCs w:val="16"/>
              </w:rPr>
            </w:pPr>
          </w:p>
        </w:tc>
      </w:tr>
    </w:tbl>
    <w:p w14:paraId="52349B14" w14:textId="77777777" w:rsidR="009B172F" w:rsidRPr="009B172F" w:rsidRDefault="009B172F" w:rsidP="009B172F"/>
    <w:p w14:paraId="46051FCF" w14:textId="77777777" w:rsidR="00AB00A6" w:rsidRDefault="00AB00A6" w:rsidP="00AB00A6">
      <w:pPr>
        <w:pStyle w:val="Heading3"/>
        <w:keepNext w:val="0"/>
        <w:keepLines w:val="0"/>
        <w:widowControl w:val="0"/>
        <w:rPr>
          <w:rFonts w:eastAsia="MS Mincho"/>
        </w:rPr>
      </w:pPr>
      <w:r>
        <w:rPr>
          <w:rFonts w:eastAsia="MS Mincho"/>
        </w:rPr>
        <w:t>10</w:t>
      </w:r>
      <w:r>
        <w:rPr>
          <w:rFonts w:eastAsia="MS Mincho"/>
        </w:rPr>
        <w:tab/>
        <w:t>LTE</w:t>
      </w:r>
    </w:p>
    <w:p w14:paraId="54C95AE8" w14:textId="77777777" w:rsidR="00AB00A6" w:rsidRDefault="00AB00A6" w:rsidP="00C960CD">
      <w:pPr>
        <w:pStyle w:val="Heading2"/>
      </w:pPr>
      <w:r>
        <w:t>10.2</w:t>
      </w:r>
      <w:r>
        <w:tab/>
        <w:t>Open REL-16 LTE SIs/WIs (non-spectrum)</w:t>
      </w:r>
    </w:p>
    <w:p w14:paraId="4BB15E22" w14:textId="0219C84F" w:rsidR="00AB00A6" w:rsidRDefault="00AB00A6" w:rsidP="00D02034">
      <w:pPr>
        <w:pStyle w:val="Heading3"/>
        <w:rPr>
          <w:bCs/>
          <w:sz w:val="14"/>
          <w:szCs w:val="16"/>
        </w:rPr>
      </w:pPr>
      <w:r>
        <w:t>10.2.1</w:t>
      </w:r>
      <w:r>
        <w:tab/>
        <w:t xml:space="preserve">Additional MTC enhancements for LTE </w:t>
      </w:r>
      <w:r>
        <w:rPr>
          <w:bCs/>
          <w:sz w:val="14"/>
          <w:szCs w:val="16"/>
        </w:rPr>
        <w:t>[RAN1 WI: LTE_eMTC5]</w:t>
      </w:r>
    </w:p>
    <w:p w14:paraId="32261D92" w14:textId="3ECFBFF2" w:rsidR="00AB00A6" w:rsidRPr="00AB00A6" w:rsidRDefault="00AB00A6" w:rsidP="00AB00A6">
      <w:pPr>
        <w:rPr>
          <w:rFonts w:ascii="Arial" w:hAnsi="Arial" w:cs="Arial"/>
          <w:b/>
          <w:bCs/>
          <w:sz w:val="24"/>
          <w:szCs w:val="24"/>
        </w:rPr>
      </w:pPr>
      <w:r w:rsidRPr="00AB00A6">
        <w:rPr>
          <w:rFonts w:ascii="Arial" w:hAnsi="Arial" w:cs="Arial"/>
          <w:b/>
          <w:bCs/>
          <w:sz w:val="24"/>
          <w:szCs w:val="24"/>
        </w:rPr>
        <w:t>RP-200418</w:t>
      </w:r>
      <w:r w:rsidRPr="00AB00A6">
        <w:rPr>
          <w:rFonts w:ascii="Arial" w:hAnsi="Arial" w:cs="Arial"/>
          <w:b/>
          <w:bCs/>
          <w:sz w:val="24"/>
          <w:szCs w:val="24"/>
        </w:rPr>
        <w:tab/>
        <w:t>RAN4 CRs for Additional MTC enhancements for LTE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B00A6" w14:paraId="5CD8E1B7" w14:textId="77777777" w:rsidTr="00AB00A6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7C2379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69D304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D11640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4F47E7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863AAB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856C1E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918502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A8437D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32013A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660C2C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EDE8CC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08BAC4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4F1D72E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B00A6" w14:paraId="27A1B7ED" w14:textId="77777777" w:rsidTr="00AB00A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5819CD" w14:textId="77777777" w:rsidR="00AB00A6" w:rsidRDefault="00AB00A6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28BA9" w14:textId="77777777" w:rsidR="00AB00A6" w:rsidRDefault="00AB00A6">
            <w:r>
              <w:rPr>
                <w:sz w:val="16"/>
                <w:szCs w:val="16"/>
              </w:rPr>
              <w:t>6818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14C974" w14:textId="77777777" w:rsidR="00AB00A6" w:rsidRDefault="00AB00A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15908" w14:textId="77777777" w:rsidR="00AB00A6" w:rsidRDefault="00AB00A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416558" w14:textId="77777777" w:rsidR="00AB00A6" w:rsidRDefault="00AB00A6">
            <w:r>
              <w:rPr>
                <w:sz w:val="16"/>
                <w:szCs w:val="16"/>
              </w:rPr>
              <w:t>Introduction of Rel-16 WUS reception requirements for cat-M1/M2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D9A7DA" w14:textId="77777777" w:rsidR="00AB00A6" w:rsidRDefault="00AB00A6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92997" w14:textId="77777777" w:rsidR="00AB00A6" w:rsidRDefault="00AB00A6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D6610" w14:textId="77777777" w:rsidR="00AB00A6" w:rsidRDefault="00AB00A6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15657" w14:textId="77777777" w:rsidR="00AB00A6" w:rsidRDefault="00AB00A6">
            <w:r>
              <w:rPr>
                <w:sz w:val="16"/>
                <w:szCs w:val="16"/>
              </w:rPr>
              <w:t>R4-2001750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A4256" w14:textId="77777777" w:rsidR="00AB00A6" w:rsidRDefault="00AB00A6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BFCB76" w14:textId="77777777" w:rsidR="00AB00A6" w:rsidRDefault="00AB00A6">
            <w:r>
              <w:rPr>
                <w:sz w:val="16"/>
                <w:szCs w:val="16"/>
              </w:rPr>
              <w:t>LTE_eMTC5-Core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ED4F32" w14:textId="77777777" w:rsidR="00AB00A6" w:rsidRDefault="00AB00A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042F91" w14:textId="77777777" w:rsidR="00AB00A6" w:rsidRDefault="00AB00A6">
            <w:pPr>
              <w:rPr>
                <w:sz w:val="16"/>
                <w:szCs w:val="16"/>
              </w:rPr>
            </w:pPr>
          </w:p>
        </w:tc>
      </w:tr>
    </w:tbl>
    <w:p w14:paraId="11CFC8ED" w14:textId="77777777" w:rsidR="00D02034" w:rsidRDefault="00D02034" w:rsidP="000E5B52"/>
    <w:p w14:paraId="6E750EBF" w14:textId="74DA396B" w:rsidR="00AB00A6" w:rsidRDefault="00AB00A6" w:rsidP="000E5B52">
      <w:pPr>
        <w:pStyle w:val="Heading3"/>
        <w:rPr>
          <w:bCs/>
          <w:sz w:val="14"/>
          <w:szCs w:val="16"/>
        </w:rPr>
      </w:pPr>
      <w:r>
        <w:t>10.2.2</w:t>
      </w:r>
      <w:r>
        <w:tab/>
        <w:t xml:space="preserve">Additional enhancements for NB-IoT </w:t>
      </w:r>
      <w:r>
        <w:rPr>
          <w:bCs/>
          <w:sz w:val="14"/>
          <w:szCs w:val="16"/>
        </w:rPr>
        <w:t>[RAN1 WI: NB_IOTenh3]</w:t>
      </w:r>
    </w:p>
    <w:p w14:paraId="72D9B18F" w14:textId="5076E395" w:rsidR="000E5B52" w:rsidRDefault="000E5B52" w:rsidP="000E5B52">
      <w:pPr>
        <w:rPr>
          <w:rFonts w:ascii="Arial" w:hAnsi="Arial" w:cs="Arial"/>
          <w:b/>
          <w:bCs/>
          <w:sz w:val="24"/>
          <w:szCs w:val="24"/>
        </w:rPr>
      </w:pPr>
      <w:r w:rsidRPr="000E5B52">
        <w:rPr>
          <w:rFonts w:ascii="Arial" w:hAnsi="Arial" w:cs="Arial"/>
          <w:b/>
          <w:bCs/>
          <w:sz w:val="24"/>
          <w:szCs w:val="24"/>
        </w:rPr>
        <w:t>RP-200410</w:t>
      </w:r>
      <w:r w:rsidRPr="000E5B52">
        <w:rPr>
          <w:rFonts w:ascii="Arial" w:hAnsi="Arial" w:cs="Arial"/>
          <w:b/>
          <w:bCs/>
          <w:sz w:val="24"/>
          <w:szCs w:val="24"/>
        </w:rPr>
        <w:tab/>
        <w:t>RAN4 CRs for Additional enhancements for NB-IoT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E5B52" w14:paraId="6B42D0FD" w14:textId="77777777" w:rsidTr="000E5B5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87235F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064E9D3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6B163A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4068FD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089B68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3EDB64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7379C6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1370BA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D87A91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E2F533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E58E5A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92F0F4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832ADD0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E5B52" w14:paraId="18BF41A6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585E3C" w14:textId="77777777" w:rsidR="000E5B52" w:rsidRDefault="000E5B52">
            <w:pPr>
              <w:rPr>
                <w:sz w:val="22"/>
              </w:rPr>
            </w:pPr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42C64" w14:textId="77777777" w:rsidR="000E5B52" w:rsidRDefault="000E5B52">
            <w:r>
              <w:rPr>
                <w:sz w:val="16"/>
                <w:szCs w:val="16"/>
              </w:rPr>
              <w:t>0922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7D744" w14:textId="77777777" w:rsidR="000E5B52" w:rsidRDefault="000E5B5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A0481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B7033" w14:textId="77777777" w:rsidR="000E5B52" w:rsidRDefault="000E5B52">
            <w:r>
              <w:rPr>
                <w:sz w:val="16"/>
                <w:szCs w:val="16"/>
              </w:rPr>
              <w:t>Introduction of NB-IoT into TS37.141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FC47BC" w14:textId="77777777" w:rsidR="000E5B52" w:rsidRDefault="000E5B5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8A201" w14:textId="77777777" w:rsidR="000E5B52" w:rsidRDefault="000E5B5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BEEBB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26B21" w14:textId="77777777" w:rsidR="000E5B52" w:rsidRDefault="000E5B52">
            <w:r>
              <w:rPr>
                <w:sz w:val="16"/>
                <w:szCs w:val="16"/>
              </w:rPr>
              <w:t>R4-2002744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499BF" w14:textId="77777777" w:rsidR="000E5B52" w:rsidRDefault="000E5B52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AAF62D" w14:textId="77777777" w:rsidR="000E5B52" w:rsidRDefault="000E5B52">
            <w:r>
              <w:rPr>
                <w:sz w:val="16"/>
                <w:szCs w:val="16"/>
              </w:rPr>
              <w:t>NB_IOTenh3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B2E242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9EC382" w14:textId="77777777" w:rsidR="000E5B52" w:rsidRDefault="000E5B52">
            <w:pPr>
              <w:rPr>
                <w:sz w:val="16"/>
                <w:szCs w:val="16"/>
              </w:rPr>
            </w:pPr>
          </w:p>
        </w:tc>
      </w:tr>
      <w:tr w:rsidR="000E5B52" w14:paraId="0B9CB247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463499" w14:textId="77777777" w:rsidR="000E5B52" w:rsidRDefault="000E5B5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5CD3BC" w14:textId="77777777" w:rsidR="000E5B52" w:rsidRDefault="000E5B52">
            <w:r>
              <w:rPr>
                <w:sz w:val="16"/>
                <w:szCs w:val="16"/>
              </w:rPr>
              <w:t>0132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39A68" w14:textId="77777777" w:rsidR="000E5B52" w:rsidRDefault="000E5B5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749B8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93EBB0" w14:textId="77777777" w:rsidR="000E5B52" w:rsidRDefault="000E5B52">
            <w:r>
              <w:rPr>
                <w:sz w:val="16"/>
                <w:szCs w:val="16"/>
              </w:rPr>
              <w:t>CR to TS 38.104: Corrections on NB-IoT operation in NR channel bandwidth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5B0FA" w14:textId="77777777" w:rsidR="000E5B52" w:rsidRDefault="000E5B5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35232" w14:textId="77777777" w:rsidR="000E5B52" w:rsidRDefault="000E5B5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506CF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B2E0FB" w14:textId="77777777" w:rsidR="000E5B52" w:rsidRDefault="000E5B52">
            <w:r>
              <w:rPr>
                <w:sz w:val="16"/>
                <w:szCs w:val="16"/>
              </w:rPr>
              <w:t>R4-2000671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6DD65A" w14:textId="77777777" w:rsidR="000E5B52" w:rsidRDefault="000E5B5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C4F405" w14:textId="77777777" w:rsidR="000E5B52" w:rsidRDefault="000E5B52">
            <w:r>
              <w:rPr>
                <w:sz w:val="16"/>
                <w:szCs w:val="16"/>
              </w:rPr>
              <w:t>NB_IOTenh3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D21591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924CE4" w14:textId="77777777" w:rsidR="000E5B52" w:rsidRDefault="000E5B52">
            <w:pPr>
              <w:rPr>
                <w:sz w:val="16"/>
                <w:szCs w:val="16"/>
              </w:rPr>
            </w:pPr>
          </w:p>
        </w:tc>
      </w:tr>
      <w:tr w:rsidR="000E5B52" w14:paraId="336D72ED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701367" w14:textId="77777777" w:rsidR="000E5B52" w:rsidRDefault="000E5B5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A52672" w14:textId="77777777" w:rsidR="000E5B52" w:rsidRDefault="000E5B52">
            <w:r>
              <w:rPr>
                <w:sz w:val="16"/>
                <w:szCs w:val="16"/>
              </w:rPr>
              <w:t>0093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C09697" w14:textId="77777777" w:rsidR="000E5B52" w:rsidRDefault="000E5B5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DFB05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73B254" w14:textId="77777777" w:rsidR="000E5B52" w:rsidRDefault="000E5B52">
            <w:r>
              <w:rPr>
                <w:sz w:val="16"/>
                <w:szCs w:val="16"/>
              </w:rPr>
              <w:t>CR to TS 38.141-1: Introduction of NB-IoT operation in NR channel bandwidth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8D0D3E" w14:textId="77777777" w:rsidR="000E5B52" w:rsidRDefault="000E5B5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1DD5D" w14:textId="77777777" w:rsidR="000E5B52" w:rsidRDefault="000E5B5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60A75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C03E5" w14:textId="77777777" w:rsidR="000E5B52" w:rsidRDefault="000E5B52">
            <w:r>
              <w:rPr>
                <w:sz w:val="16"/>
                <w:szCs w:val="16"/>
              </w:rPr>
              <w:t>R4-2002743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E366A" w14:textId="77777777" w:rsidR="000E5B52" w:rsidRDefault="000E5B5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A72A0" w14:textId="77777777" w:rsidR="000E5B52" w:rsidRDefault="000E5B52">
            <w:r>
              <w:rPr>
                <w:sz w:val="16"/>
                <w:szCs w:val="16"/>
              </w:rPr>
              <w:t>NB_IOTenh3-Perf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1C302E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711632" w14:textId="77777777" w:rsidR="000E5B52" w:rsidRDefault="000E5B52">
            <w:pPr>
              <w:rPr>
                <w:sz w:val="16"/>
                <w:szCs w:val="16"/>
              </w:rPr>
            </w:pPr>
          </w:p>
        </w:tc>
      </w:tr>
    </w:tbl>
    <w:p w14:paraId="7C05A8B6" w14:textId="77777777" w:rsidR="000E5B52" w:rsidRPr="000E5B52" w:rsidRDefault="000E5B52" w:rsidP="000E5B52"/>
    <w:p w14:paraId="1BC3B1C5" w14:textId="522CF340" w:rsidR="00AB00A6" w:rsidRDefault="00AB00A6" w:rsidP="00D02034">
      <w:pPr>
        <w:pStyle w:val="Heading3"/>
        <w:rPr>
          <w:bCs/>
          <w:sz w:val="14"/>
          <w:szCs w:val="16"/>
        </w:rPr>
      </w:pPr>
      <w:r>
        <w:t>10.2.3</w:t>
      </w:r>
      <w:r>
        <w:tab/>
        <w:t xml:space="preserve">DL MIMO efficiency enhancements for LTE </w:t>
      </w:r>
      <w:r>
        <w:rPr>
          <w:bCs/>
          <w:sz w:val="14"/>
          <w:szCs w:val="16"/>
        </w:rPr>
        <w:t>[RAN1 WI: LTE_DL_MIMO_EE]</w:t>
      </w:r>
    </w:p>
    <w:p w14:paraId="217CCCC5" w14:textId="20087D01" w:rsidR="00D02034" w:rsidRPr="00D02034" w:rsidRDefault="00D02034" w:rsidP="00D02034">
      <w:pPr>
        <w:rPr>
          <w:rFonts w:ascii="Arial" w:hAnsi="Arial" w:cs="Arial"/>
          <w:b/>
          <w:bCs/>
          <w:sz w:val="24"/>
          <w:szCs w:val="24"/>
        </w:rPr>
      </w:pPr>
      <w:r w:rsidRPr="00D02034">
        <w:rPr>
          <w:rFonts w:ascii="Arial" w:hAnsi="Arial" w:cs="Arial"/>
          <w:b/>
          <w:bCs/>
          <w:sz w:val="24"/>
          <w:szCs w:val="24"/>
        </w:rPr>
        <w:t>RP-200416</w:t>
      </w:r>
      <w:r w:rsidRPr="00D02034">
        <w:rPr>
          <w:rFonts w:ascii="Arial" w:hAnsi="Arial" w:cs="Arial"/>
          <w:b/>
          <w:bCs/>
          <w:sz w:val="24"/>
          <w:szCs w:val="24"/>
        </w:rPr>
        <w:tab/>
        <w:t>RAN4 CRs for DL MIMO efficiency enhancements for LTE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D02034" w14:paraId="5D97103C" w14:textId="77777777" w:rsidTr="00D0203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833730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E8D293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E33CB3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9C7D11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76A714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F4830F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54934C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A36A9B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3D854B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2F3E93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806D4F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EE5CB8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567E3B2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D02034" w14:paraId="163F8117" w14:textId="77777777" w:rsidTr="00D0203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56AF35" w14:textId="77777777" w:rsidR="00D02034" w:rsidRDefault="00D0203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8C3CD4" w14:textId="77777777" w:rsidR="00D02034" w:rsidRDefault="00D02034">
            <w:r>
              <w:rPr>
                <w:sz w:val="16"/>
                <w:szCs w:val="16"/>
              </w:rPr>
              <w:t>5602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0649CF" w14:textId="77777777" w:rsidR="00D02034" w:rsidRDefault="00D0203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A7E43" w14:textId="77777777" w:rsidR="00D02034" w:rsidRDefault="00D0203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AB80B" w14:textId="77777777" w:rsidR="00D02034" w:rsidRDefault="00D02034">
            <w:r>
              <w:rPr>
                <w:sz w:val="16"/>
                <w:szCs w:val="16"/>
              </w:rPr>
              <w:t>CR for TS 36.101-1 Introduction of new SRS requirements for LTE eMIMO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D34075" w14:textId="77777777" w:rsidR="00D02034" w:rsidRDefault="00D02034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5CA6C3" w14:textId="77777777" w:rsidR="00D02034" w:rsidRDefault="00D02034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67403" w14:textId="77777777" w:rsidR="00D02034" w:rsidRDefault="00D02034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D6384" w14:textId="77777777" w:rsidR="00D02034" w:rsidRDefault="00D02034">
            <w:r>
              <w:rPr>
                <w:sz w:val="16"/>
                <w:szCs w:val="16"/>
              </w:rPr>
              <w:t>R4-2002745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EFA349" w14:textId="77777777" w:rsidR="00D02034" w:rsidRDefault="00D0203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7E350" w14:textId="77777777" w:rsidR="00D02034" w:rsidRDefault="00D02034">
            <w:r>
              <w:rPr>
                <w:sz w:val="16"/>
                <w:szCs w:val="16"/>
              </w:rPr>
              <w:t>LTE_DL_MIMO_EE-Core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B84BF4" w14:textId="77777777" w:rsidR="00D02034" w:rsidRDefault="00D0203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46ABF4" w14:textId="77777777" w:rsidR="00D02034" w:rsidRDefault="00D02034">
            <w:pPr>
              <w:rPr>
                <w:sz w:val="16"/>
                <w:szCs w:val="16"/>
              </w:rPr>
            </w:pPr>
          </w:p>
        </w:tc>
      </w:tr>
    </w:tbl>
    <w:p w14:paraId="411AFF5D" w14:textId="77777777" w:rsidR="00D02034" w:rsidRDefault="00D02034" w:rsidP="000E5B52"/>
    <w:p w14:paraId="5E1EC535" w14:textId="20CD285E" w:rsidR="00AB00A6" w:rsidRDefault="00AB00A6" w:rsidP="000E5B52">
      <w:pPr>
        <w:pStyle w:val="Heading3"/>
        <w:rPr>
          <w:bCs/>
          <w:sz w:val="14"/>
          <w:szCs w:val="16"/>
        </w:rPr>
      </w:pPr>
      <w:r>
        <w:t>10.2.6</w:t>
      </w:r>
      <w:r>
        <w:tab/>
        <w:t>Perf. part: Further performance enhancement for LTE in high speed scenario</w:t>
      </w:r>
      <w:r>
        <w:br/>
      </w:r>
      <w:r>
        <w:rPr>
          <w:bCs/>
          <w:sz w:val="14"/>
          <w:szCs w:val="16"/>
        </w:rPr>
        <w:t>[RAN4 WI: LTE_high_speed_enh2-Perf]</w:t>
      </w:r>
    </w:p>
    <w:p w14:paraId="7992518C" w14:textId="0FB2A15F" w:rsidR="000E5B52" w:rsidRDefault="000E5B52" w:rsidP="000E5B52">
      <w:pPr>
        <w:rPr>
          <w:rFonts w:ascii="Arial" w:hAnsi="Arial" w:cs="Arial"/>
          <w:b/>
          <w:bCs/>
          <w:sz w:val="24"/>
          <w:szCs w:val="24"/>
        </w:rPr>
      </w:pPr>
      <w:r w:rsidRPr="000E5B52">
        <w:rPr>
          <w:rFonts w:ascii="Arial" w:hAnsi="Arial" w:cs="Arial"/>
          <w:b/>
          <w:bCs/>
          <w:sz w:val="24"/>
          <w:szCs w:val="24"/>
        </w:rPr>
        <w:t>RP-200412</w:t>
      </w:r>
      <w:r w:rsidRPr="000E5B52">
        <w:rPr>
          <w:rFonts w:ascii="Arial" w:hAnsi="Arial" w:cs="Arial"/>
          <w:b/>
          <w:bCs/>
          <w:sz w:val="24"/>
          <w:szCs w:val="24"/>
        </w:rPr>
        <w:tab/>
        <w:t>RAN4 CRs for Perf. part: Further performance enhancement for LTE in high speed scenario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E5B52" w14:paraId="521AB93F" w14:textId="77777777" w:rsidTr="000E5B5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13DEA4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50FD76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18876F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1098EB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C76948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1EB704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5FCF5A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A25A54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702FEB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EB1752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EA9388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2AB439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450FD86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E5B52" w14:paraId="400D9073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418F3C" w14:textId="77777777" w:rsidR="000E5B52" w:rsidRDefault="000E5B52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20D978" w14:textId="77777777" w:rsidR="000E5B52" w:rsidRDefault="000E5B52">
            <w:r>
              <w:rPr>
                <w:sz w:val="16"/>
                <w:szCs w:val="16"/>
              </w:rPr>
              <w:t>5596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3C749" w14:textId="77777777" w:rsidR="000E5B52" w:rsidRDefault="000E5B5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0E435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F90EF" w14:textId="77777777" w:rsidR="000E5B52" w:rsidRDefault="000E5B52">
            <w:r>
              <w:rPr>
                <w:sz w:val="16"/>
                <w:szCs w:val="16"/>
              </w:rPr>
              <w:t>CR to TS 36.101: Finalization on PDSCH demodulation with 500km/h velocity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7E5D6" w14:textId="77777777" w:rsidR="000E5B52" w:rsidRDefault="000E5B5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690161" w14:textId="77777777" w:rsidR="000E5B52" w:rsidRDefault="000E5B5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6E0BF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C8D8A1" w14:textId="77777777" w:rsidR="000E5B52" w:rsidRDefault="000E5B52">
            <w:r>
              <w:rPr>
                <w:sz w:val="16"/>
                <w:szCs w:val="16"/>
              </w:rPr>
              <w:t>R4-2000872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B58C7" w14:textId="77777777" w:rsidR="000E5B52" w:rsidRDefault="000E5B52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99E49" w14:textId="77777777" w:rsidR="000E5B52" w:rsidRDefault="000E5B52">
            <w:r>
              <w:rPr>
                <w:sz w:val="16"/>
                <w:szCs w:val="16"/>
              </w:rPr>
              <w:t>LTE_high_speed_enh2-Perf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3A481D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ED421A" w14:textId="77777777" w:rsidR="000E5B52" w:rsidRDefault="000E5B52">
            <w:pPr>
              <w:rPr>
                <w:sz w:val="16"/>
                <w:szCs w:val="16"/>
              </w:rPr>
            </w:pPr>
          </w:p>
        </w:tc>
      </w:tr>
      <w:tr w:rsidR="000E5B52" w14:paraId="6AA03FAB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6B5DAC" w14:textId="77777777" w:rsidR="000E5B52" w:rsidRDefault="000E5B5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57DC8" w14:textId="77777777" w:rsidR="000E5B52" w:rsidRDefault="000E5B52">
            <w:r>
              <w:rPr>
                <w:sz w:val="16"/>
                <w:szCs w:val="16"/>
              </w:rPr>
              <w:t>4891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72384" w14:textId="77777777" w:rsidR="000E5B52" w:rsidRDefault="000E5B5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A7231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BA9BB" w14:textId="77777777" w:rsidR="000E5B52" w:rsidRDefault="000E5B52">
            <w:r>
              <w:rPr>
                <w:sz w:val="16"/>
                <w:szCs w:val="16"/>
              </w:rPr>
              <w:t>CR to TS 36.104 Updates of PUSCH performance requirements for enhanced HST scenario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7B1C02" w14:textId="77777777" w:rsidR="000E5B52" w:rsidRDefault="000E5B5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EE77F5" w14:textId="77777777" w:rsidR="000E5B52" w:rsidRDefault="000E5B5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7CB5F7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D94E8" w14:textId="77777777" w:rsidR="000E5B52" w:rsidRDefault="000E5B52">
            <w:r>
              <w:rPr>
                <w:sz w:val="16"/>
                <w:szCs w:val="16"/>
              </w:rPr>
              <w:t>R4-2002499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64965" w14:textId="77777777" w:rsidR="000E5B52" w:rsidRDefault="000E5B52"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DA7B9D" w14:textId="77777777" w:rsidR="000E5B52" w:rsidRDefault="000E5B52">
            <w:r>
              <w:rPr>
                <w:sz w:val="16"/>
                <w:szCs w:val="16"/>
              </w:rPr>
              <w:t>LTE_high_speed_enh2-Perf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C5114C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357397" w14:textId="77777777" w:rsidR="000E5B52" w:rsidRDefault="000E5B52">
            <w:pPr>
              <w:rPr>
                <w:sz w:val="16"/>
                <w:szCs w:val="16"/>
              </w:rPr>
            </w:pPr>
          </w:p>
        </w:tc>
      </w:tr>
      <w:tr w:rsidR="000E5B52" w14:paraId="4FFDAFCA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B77ED4" w14:textId="77777777" w:rsidR="000E5B52" w:rsidRDefault="000E5B5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896096" w14:textId="77777777" w:rsidR="000E5B52" w:rsidRDefault="000E5B52">
            <w:r>
              <w:rPr>
                <w:sz w:val="16"/>
                <w:szCs w:val="16"/>
              </w:rPr>
              <w:t>4892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B1E9A" w14:textId="77777777" w:rsidR="000E5B52" w:rsidRDefault="000E5B5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E1D80E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A7051" w14:textId="77777777" w:rsidR="000E5B52" w:rsidRDefault="000E5B52">
            <w:r>
              <w:rPr>
                <w:sz w:val="16"/>
                <w:szCs w:val="16"/>
              </w:rPr>
              <w:t>CR to TS 36.104 Updates of PRACH performance requirements for enhanced HST scenario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23CE75" w14:textId="77777777" w:rsidR="000E5B52" w:rsidRDefault="000E5B5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B4423B" w14:textId="77777777" w:rsidR="000E5B52" w:rsidRDefault="000E5B5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DC893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E45BB0" w14:textId="77777777" w:rsidR="000E5B52" w:rsidRDefault="000E5B52">
            <w:r>
              <w:rPr>
                <w:sz w:val="16"/>
                <w:szCs w:val="16"/>
              </w:rPr>
              <w:t>R4-2002501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E2FD3" w14:textId="77777777" w:rsidR="000E5B52" w:rsidRDefault="000E5B52"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D9709" w14:textId="77777777" w:rsidR="000E5B52" w:rsidRDefault="000E5B52">
            <w:r>
              <w:rPr>
                <w:sz w:val="16"/>
                <w:szCs w:val="16"/>
              </w:rPr>
              <w:t>LTE_high_speed_enh2-Perf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B7DE88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E0CBF7" w14:textId="77777777" w:rsidR="000E5B52" w:rsidRDefault="000E5B52">
            <w:pPr>
              <w:rPr>
                <w:sz w:val="16"/>
                <w:szCs w:val="16"/>
              </w:rPr>
            </w:pPr>
          </w:p>
        </w:tc>
      </w:tr>
      <w:tr w:rsidR="000E5B52" w14:paraId="5FAF975B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4DAD80" w14:textId="77777777" w:rsidR="000E5B52" w:rsidRDefault="000E5B5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5EE88" w14:textId="77777777" w:rsidR="000E5B52" w:rsidRDefault="000E5B52">
            <w:r>
              <w:rPr>
                <w:sz w:val="16"/>
                <w:szCs w:val="16"/>
              </w:rPr>
              <w:t>1249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9C8184" w14:textId="77777777" w:rsidR="000E5B52" w:rsidRDefault="000E5B5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2181F0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2BDFD" w14:textId="77777777" w:rsidR="000E5B52" w:rsidRDefault="000E5B52">
            <w:r>
              <w:rPr>
                <w:sz w:val="16"/>
                <w:szCs w:val="16"/>
              </w:rPr>
              <w:t>CR to TS 36.141 Updates of PUSCH performance requirements for enhanced HST scenario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F58AB" w14:textId="77777777" w:rsidR="000E5B52" w:rsidRDefault="000E5B5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97616" w14:textId="77777777" w:rsidR="000E5B52" w:rsidRDefault="000E5B5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3D4ED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3C6503" w14:textId="77777777" w:rsidR="000E5B52" w:rsidRDefault="000E5B52">
            <w:r>
              <w:rPr>
                <w:sz w:val="16"/>
                <w:szCs w:val="16"/>
              </w:rPr>
              <w:t>R4-2002500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BE08F" w14:textId="77777777" w:rsidR="000E5B52" w:rsidRDefault="000E5B52"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297D4" w14:textId="77777777" w:rsidR="000E5B52" w:rsidRDefault="000E5B52">
            <w:r>
              <w:rPr>
                <w:sz w:val="16"/>
                <w:szCs w:val="16"/>
              </w:rPr>
              <w:t>LTE_high_speed_enh2-Perf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E77D9B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CA51C4" w14:textId="77777777" w:rsidR="000E5B52" w:rsidRDefault="000E5B52">
            <w:pPr>
              <w:rPr>
                <w:sz w:val="16"/>
                <w:szCs w:val="16"/>
              </w:rPr>
            </w:pPr>
          </w:p>
        </w:tc>
      </w:tr>
      <w:tr w:rsidR="000E5B52" w14:paraId="29532E46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4E5F03" w14:textId="77777777" w:rsidR="000E5B52" w:rsidRDefault="000E5B5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FF7F1" w14:textId="77777777" w:rsidR="000E5B52" w:rsidRDefault="000E5B52">
            <w:r>
              <w:rPr>
                <w:sz w:val="16"/>
                <w:szCs w:val="16"/>
              </w:rPr>
              <w:t>1250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7AA26" w14:textId="77777777" w:rsidR="000E5B52" w:rsidRDefault="000E5B5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7463A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5DF16B" w14:textId="77777777" w:rsidR="000E5B52" w:rsidRDefault="000E5B52">
            <w:r>
              <w:rPr>
                <w:sz w:val="16"/>
                <w:szCs w:val="16"/>
              </w:rPr>
              <w:t>CR to TS 36.141 Updates of PRACH performance requirements for enhanced HST scenario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036141" w14:textId="77777777" w:rsidR="000E5B52" w:rsidRDefault="000E5B5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B6A3C0" w14:textId="77777777" w:rsidR="000E5B52" w:rsidRDefault="000E5B5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4CBDF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E2305" w14:textId="77777777" w:rsidR="000E5B52" w:rsidRDefault="000E5B52">
            <w:r>
              <w:rPr>
                <w:sz w:val="16"/>
                <w:szCs w:val="16"/>
              </w:rPr>
              <w:t>R4-2002502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25E25" w14:textId="77777777" w:rsidR="000E5B52" w:rsidRDefault="000E5B52"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2776D" w14:textId="77777777" w:rsidR="000E5B52" w:rsidRDefault="000E5B52">
            <w:r>
              <w:rPr>
                <w:sz w:val="16"/>
                <w:szCs w:val="16"/>
              </w:rPr>
              <w:t>LTE_high_speed_enh2-Perf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1C5D1A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2C7362" w14:textId="77777777" w:rsidR="000E5B52" w:rsidRDefault="000E5B52">
            <w:pPr>
              <w:rPr>
                <w:sz w:val="16"/>
                <w:szCs w:val="16"/>
              </w:rPr>
            </w:pPr>
          </w:p>
        </w:tc>
      </w:tr>
    </w:tbl>
    <w:p w14:paraId="52E56232" w14:textId="77777777" w:rsidR="000E5B52" w:rsidRPr="000E5B52" w:rsidRDefault="000E5B52" w:rsidP="000E5B52"/>
    <w:p w14:paraId="5D806828" w14:textId="59E523F0" w:rsidR="00AB00A6" w:rsidRDefault="00AB00A6" w:rsidP="00D02034">
      <w:pPr>
        <w:pStyle w:val="Heading3"/>
        <w:rPr>
          <w:bCs/>
          <w:sz w:val="14"/>
          <w:szCs w:val="16"/>
        </w:rPr>
      </w:pPr>
      <w:r>
        <w:t>10.2.7</w:t>
      </w:r>
      <w:r>
        <w:tab/>
        <w:t xml:space="preserve">Support for NavIC Navigation Satellite System for LTE </w:t>
      </w:r>
      <w:r>
        <w:rPr>
          <w:bCs/>
          <w:sz w:val="14"/>
          <w:szCs w:val="16"/>
        </w:rPr>
        <w:t>[</w:t>
      </w:r>
      <w:r>
        <w:rPr>
          <w:sz w:val="14"/>
          <w:szCs w:val="16"/>
        </w:rPr>
        <w:t>RAN2 WI:</w:t>
      </w:r>
      <w:r>
        <w:rPr>
          <w:bCs/>
          <w:sz w:val="14"/>
          <w:szCs w:val="16"/>
        </w:rPr>
        <w:t xml:space="preserve"> LCS_NAVIC]</w:t>
      </w:r>
    </w:p>
    <w:p w14:paraId="46A095BD" w14:textId="073883A1" w:rsidR="00AB00A6" w:rsidRDefault="00D02034" w:rsidP="00D02034">
      <w:pPr>
        <w:rPr>
          <w:rFonts w:ascii="Arial" w:hAnsi="Arial" w:cs="Arial"/>
          <w:b/>
          <w:bCs/>
          <w:sz w:val="24"/>
          <w:szCs w:val="24"/>
        </w:rPr>
      </w:pPr>
      <w:r w:rsidRPr="00D02034">
        <w:rPr>
          <w:rFonts w:ascii="Arial" w:hAnsi="Arial" w:cs="Arial"/>
          <w:b/>
          <w:bCs/>
          <w:sz w:val="24"/>
          <w:szCs w:val="24"/>
        </w:rPr>
        <w:t>RP-200417</w:t>
      </w:r>
      <w:r w:rsidRPr="00D02034">
        <w:rPr>
          <w:rFonts w:ascii="Arial" w:hAnsi="Arial" w:cs="Arial"/>
          <w:b/>
          <w:bCs/>
          <w:sz w:val="24"/>
          <w:szCs w:val="24"/>
        </w:rPr>
        <w:tab/>
        <w:t>RAN4 CRs for Support for NavIC Navigation Satellite System for LTE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D02034" w14:paraId="0CC89728" w14:textId="77777777" w:rsidTr="00D0203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04E8CA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635E02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1A3749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C7CD14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1355C7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CE8125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3D37B8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8F4811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CC6CD2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779A6B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6BC473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5C57DA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6A32B80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D02034" w14:paraId="21468083" w14:textId="77777777" w:rsidTr="00D0203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5BA237" w14:textId="77777777" w:rsidR="00D02034" w:rsidRDefault="00D0203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36.171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AD2CE" w14:textId="77777777" w:rsidR="00D02034" w:rsidRDefault="00D02034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25CC81" w14:textId="77777777" w:rsidR="00D02034" w:rsidRDefault="00D0203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233605" w14:textId="77777777" w:rsidR="00D02034" w:rsidRDefault="00D0203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C50C2" w14:textId="77777777" w:rsidR="00D02034" w:rsidRDefault="00D02034">
            <w:r>
              <w:rPr>
                <w:sz w:val="16"/>
                <w:szCs w:val="16"/>
              </w:rPr>
              <w:t>CR of TS 36.171 for introducing NavIC in LTE – performance part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2EE87" w14:textId="77777777" w:rsidR="00D02034" w:rsidRDefault="00D02034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5598E5" w14:textId="77777777" w:rsidR="00D02034" w:rsidRDefault="00D02034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D75997" w14:textId="77777777" w:rsidR="00D02034" w:rsidRDefault="00D02034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4CBDF" w14:textId="77777777" w:rsidR="00D02034" w:rsidRDefault="00D02034">
            <w:r>
              <w:rPr>
                <w:sz w:val="16"/>
                <w:szCs w:val="16"/>
              </w:rPr>
              <w:t>R4-2002274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E17EF" w14:textId="77777777" w:rsidR="00D02034" w:rsidRDefault="00D02034">
            <w:r>
              <w:rPr>
                <w:sz w:val="16"/>
                <w:szCs w:val="16"/>
              </w:rPr>
              <w:t>Reliance Jio, CEWiT, Huawei, ISRO, Saankhya Labs Private Limited, Tejas Networks Ltd.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8F135" w14:textId="77777777" w:rsidR="00D02034" w:rsidRDefault="00D02034">
            <w:r>
              <w:rPr>
                <w:sz w:val="16"/>
                <w:szCs w:val="16"/>
              </w:rPr>
              <w:t>LCS_NAVIC-Perf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DA5FBC" w14:textId="77777777" w:rsidR="00D02034" w:rsidRDefault="00D0203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979547" w14:textId="77777777" w:rsidR="00D02034" w:rsidRDefault="00D02034">
            <w:pPr>
              <w:rPr>
                <w:sz w:val="16"/>
                <w:szCs w:val="16"/>
              </w:rPr>
            </w:pPr>
          </w:p>
        </w:tc>
      </w:tr>
    </w:tbl>
    <w:p w14:paraId="3BF9FE7C" w14:textId="77777777" w:rsidR="00D02034" w:rsidRDefault="00D02034" w:rsidP="000E5B52"/>
    <w:p w14:paraId="2228A192" w14:textId="43C37205" w:rsidR="00AB00A6" w:rsidRDefault="00AB00A6" w:rsidP="00C960CD">
      <w:pPr>
        <w:pStyle w:val="Heading2"/>
      </w:pPr>
      <w:r>
        <w:t>10.3</w:t>
      </w:r>
      <w:r>
        <w:tab/>
        <w:t>Open REL-16 LTE WIs (spectrum related)</w:t>
      </w:r>
    </w:p>
    <w:p w14:paraId="0BCB2C1E" w14:textId="4384D89D" w:rsidR="00AB00A6" w:rsidRDefault="00AB00A6" w:rsidP="00AB00A6">
      <w:pPr>
        <w:pStyle w:val="Heading5"/>
        <w:keepNext w:val="0"/>
        <w:keepLines w:val="0"/>
        <w:widowControl w:val="0"/>
        <w:spacing w:before="0" w:after="0"/>
        <w:rPr>
          <w:bCs/>
          <w:sz w:val="14"/>
          <w:szCs w:val="16"/>
        </w:rPr>
      </w:pPr>
      <w:r w:rsidRPr="000B2159">
        <w:rPr>
          <w:sz w:val="28"/>
        </w:rPr>
        <w:t>10.3.1</w:t>
      </w:r>
      <w:r w:rsidRPr="000B2159">
        <w:rPr>
          <w:sz w:val="28"/>
        </w:rPr>
        <w:tab/>
        <w:t xml:space="preserve">LTE Advanced CA baskets </w:t>
      </w:r>
      <w:r>
        <w:rPr>
          <w:bCs/>
          <w:sz w:val="14"/>
          <w:szCs w:val="16"/>
        </w:rPr>
        <w:t>[RAN4 WIs:</w:t>
      </w:r>
      <w:r>
        <w:rPr>
          <w:bCs/>
          <w:sz w:val="14"/>
          <w:szCs w:val="16"/>
        </w:rPr>
        <w:br/>
        <w:t>LTE_CA_R16_intra,</w:t>
      </w:r>
      <w:r>
        <w:rPr>
          <w:bCs/>
          <w:sz w:val="14"/>
          <w:szCs w:val="16"/>
        </w:rPr>
        <w:br/>
        <w:t>LTE_CA_R16_2BDL_1BUL,</w:t>
      </w:r>
      <w:r>
        <w:rPr>
          <w:bCs/>
          <w:sz w:val="14"/>
          <w:szCs w:val="16"/>
        </w:rPr>
        <w:br/>
        <w:t>LTE_CA_R16_3BDL_1BUL,</w:t>
      </w:r>
      <w:r>
        <w:rPr>
          <w:bCs/>
          <w:sz w:val="14"/>
          <w:szCs w:val="16"/>
        </w:rPr>
        <w:br/>
        <w:t>LTE_CA_R16_xBDL_1BUL,</w:t>
      </w:r>
      <w:r>
        <w:rPr>
          <w:bCs/>
          <w:sz w:val="14"/>
          <w:szCs w:val="16"/>
        </w:rPr>
        <w:br/>
        <w:t>LTE_CA_R16_2BDL_2BUL,</w:t>
      </w:r>
      <w:r>
        <w:rPr>
          <w:bCs/>
          <w:sz w:val="14"/>
          <w:szCs w:val="16"/>
        </w:rPr>
        <w:br/>
        <w:t>LTE_CA_R16_xBDL_2BUL]</w:t>
      </w:r>
    </w:p>
    <w:p w14:paraId="5A76E636" w14:textId="7D6534AA" w:rsidR="000B2159" w:rsidRDefault="000B2159" w:rsidP="000B2159">
      <w:pPr>
        <w:rPr>
          <w:rFonts w:ascii="Arial" w:hAnsi="Arial" w:cs="Arial"/>
          <w:b/>
          <w:bCs/>
          <w:sz w:val="24"/>
          <w:szCs w:val="24"/>
        </w:rPr>
      </w:pPr>
      <w:r w:rsidRPr="000B2159">
        <w:rPr>
          <w:rFonts w:ascii="Arial" w:hAnsi="Arial" w:cs="Arial"/>
          <w:b/>
          <w:bCs/>
          <w:sz w:val="24"/>
          <w:szCs w:val="24"/>
        </w:rPr>
        <w:t>RP-200414</w:t>
      </w:r>
      <w:r w:rsidRPr="000B2159">
        <w:rPr>
          <w:rFonts w:ascii="Arial" w:hAnsi="Arial" w:cs="Arial"/>
          <w:b/>
          <w:bCs/>
          <w:sz w:val="24"/>
          <w:szCs w:val="24"/>
        </w:rPr>
        <w:tab/>
        <w:t>RAN4 CRs for LTE Advanced CA baskets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B2159" w14:paraId="6F7D43D0" w14:textId="77777777" w:rsidTr="000B2159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8E8889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18A964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272EF5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413E60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02CCC2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75E6E5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27D6C8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D67663C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C9F2C1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729041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150C05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7ADFB3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CE4C598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B2159" w14:paraId="37133798" w14:textId="77777777" w:rsidTr="000B215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9F7C79" w14:textId="77777777" w:rsidR="000B2159" w:rsidRDefault="000B2159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76F5D1" w14:textId="77777777" w:rsidR="000B2159" w:rsidRDefault="000B2159">
            <w:r>
              <w:rPr>
                <w:sz w:val="16"/>
                <w:szCs w:val="16"/>
              </w:rPr>
              <w:t>5591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10DD1" w14:textId="77777777" w:rsidR="000B2159" w:rsidRDefault="000B215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C0249" w14:textId="77777777" w:rsidR="000B2159" w:rsidRDefault="000B215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091EB" w14:textId="77777777" w:rsidR="000B2159" w:rsidRDefault="000B2159">
            <w:r>
              <w:rPr>
                <w:sz w:val="16"/>
                <w:szCs w:val="16"/>
              </w:rPr>
              <w:t>Introduction of LTE inter-band Carrier Aggregation for x bands DL (x=4, 5) with 1 band UL to TS36.101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AD7B0" w14:textId="77777777" w:rsidR="000B2159" w:rsidRDefault="000B215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14351" w14:textId="77777777" w:rsidR="000B2159" w:rsidRDefault="000B2159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506618" w14:textId="77777777" w:rsidR="000B2159" w:rsidRDefault="000B2159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9A798" w14:textId="77777777" w:rsidR="000B2159" w:rsidRDefault="000B2159">
            <w:r>
              <w:rPr>
                <w:sz w:val="16"/>
                <w:szCs w:val="16"/>
              </w:rPr>
              <w:t>R4-2000174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F5C3E" w14:textId="77777777" w:rsidR="000B2159" w:rsidRDefault="000B2159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29142" w14:textId="77777777" w:rsidR="000B2159" w:rsidRDefault="000B2159">
            <w:r>
              <w:rPr>
                <w:sz w:val="16"/>
                <w:szCs w:val="16"/>
              </w:rPr>
              <w:t>LTE_CA_R16_xBDL_1BUL-Core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DB8FE9" w14:textId="77777777" w:rsidR="000B2159" w:rsidRDefault="000B215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2C85BC" w14:textId="77777777" w:rsidR="000B2159" w:rsidRDefault="000B2159">
            <w:pPr>
              <w:rPr>
                <w:sz w:val="16"/>
                <w:szCs w:val="16"/>
              </w:rPr>
            </w:pPr>
          </w:p>
        </w:tc>
      </w:tr>
      <w:tr w:rsidR="000B2159" w14:paraId="66C8189A" w14:textId="77777777" w:rsidTr="000B215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4881D4" w14:textId="77777777" w:rsidR="000B2159" w:rsidRDefault="000B215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A9AA63" w14:textId="77777777" w:rsidR="000B2159" w:rsidRDefault="000B2159">
            <w:r>
              <w:rPr>
                <w:sz w:val="16"/>
                <w:szCs w:val="16"/>
              </w:rPr>
              <w:t>5592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FA61EC" w14:textId="77777777" w:rsidR="000B2159" w:rsidRDefault="000B215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8B58ED" w14:textId="77777777" w:rsidR="000B2159" w:rsidRDefault="000B215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DF4CCC" w14:textId="77777777" w:rsidR="000B2159" w:rsidRDefault="000B2159">
            <w:r>
              <w:rPr>
                <w:sz w:val="16"/>
                <w:szCs w:val="16"/>
              </w:rPr>
              <w:t>CR for 36.101: Missing Pcmax tolerance for 23-33 dBm in Table 6.2.5A-2 and Table 6.2.5B-1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1F9A4" w14:textId="77777777" w:rsidR="000B2159" w:rsidRDefault="000B215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22BFA7" w14:textId="77777777" w:rsidR="000B2159" w:rsidRDefault="000B2159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1F308D" w14:textId="77777777" w:rsidR="000B2159" w:rsidRDefault="000B2159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6649D" w14:textId="77777777" w:rsidR="000B2159" w:rsidRDefault="000B2159">
            <w:r>
              <w:rPr>
                <w:sz w:val="16"/>
                <w:szCs w:val="16"/>
              </w:rPr>
              <w:t>R4-2002864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EE19C" w14:textId="77777777" w:rsidR="000B2159" w:rsidRDefault="000B2159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1D9D6" w14:textId="77777777" w:rsidR="000B2159" w:rsidRDefault="000B2159">
            <w:r>
              <w:rPr>
                <w:sz w:val="16"/>
                <w:szCs w:val="16"/>
              </w:rPr>
              <w:t>LTE_CA_C_B41_PC2-Core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4EE17A" w14:textId="77777777" w:rsidR="000B2159" w:rsidRDefault="000B215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2CCD2E" w14:textId="77777777" w:rsidR="000B2159" w:rsidRDefault="000B2159">
            <w:pPr>
              <w:rPr>
                <w:sz w:val="16"/>
                <w:szCs w:val="16"/>
              </w:rPr>
            </w:pPr>
          </w:p>
        </w:tc>
      </w:tr>
      <w:tr w:rsidR="000B2159" w14:paraId="5DB7AD47" w14:textId="77777777" w:rsidTr="000B215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64C34F" w14:textId="77777777" w:rsidR="000B2159" w:rsidRDefault="000B215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A56EBD" w14:textId="77777777" w:rsidR="000B2159" w:rsidRDefault="000B2159">
            <w:r>
              <w:rPr>
                <w:sz w:val="16"/>
                <w:szCs w:val="16"/>
              </w:rPr>
              <w:t>5593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6159C" w14:textId="77777777" w:rsidR="000B2159" w:rsidRDefault="000B215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7F06A" w14:textId="77777777" w:rsidR="000B2159" w:rsidRDefault="000B215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5EFE2E" w14:textId="77777777" w:rsidR="000B2159" w:rsidRDefault="000B2159">
            <w:r>
              <w:rPr>
                <w:sz w:val="16"/>
                <w:szCs w:val="16"/>
              </w:rPr>
              <w:t>Mirror CR for 36.101: Missing Pcmax tolerance for 23-33 dBm in Table 6.2.5A-2 and Table 6.2.5B-1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A053A" w14:textId="77777777" w:rsidR="000B2159" w:rsidRDefault="000B215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745BB" w14:textId="77777777" w:rsidR="000B2159" w:rsidRDefault="000B2159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AF19A" w14:textId="77777777" w:rsidR="000B2159" w:rsidRDefault="000B2159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134C2E" w14:textId="77777777" w:rsidR="000B2159" w:rsidRDefault="000B2159">
            <w:r>
              <w:rPr>
                <w:sz w:val="16"/>
                <w:szCs w:val="16"/>
              </w:rPr>
              <w:t>R4-2000422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E5322" w14:textId="77777777" w:rsidR="000B2159" w:rsidRDefault="000B2159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811B3" w14:textId="77777777" w:rsidR="000B2159" w:rsidRDefault="000B2159">
            <w:r>
              <w:rPr>
                <w:sz w:val="16"/>
                <w:szCs w:val="16"/>
              </w:rPr>
              <w:t>LTE_CA_C_B41_PC2-Core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BBCB67" w14:textId="77777777" w:rsidR="000B2159" w:rsidRDefault="000B215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772449" w14:textId="77777777" w:rsidR="000B2159" w:rsidRDefault="000B2159">
            <w:pPr>
              <w:rPr>
                <w:sz w:val="16"/>
                <w:szCs w:val="16"/>
              </w:rPr>
            </w:pPr>
          </w:p>
        </w:tc>
      </w:tr>
      <w:tr w:rsidR="000B2159" w14:paraId="60E7C2F1" w14:textId="77777777" w:rsidTr="000B215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7F75CD" w14:textId="77777777" w:rsidR="000B2159" w:rsidRDefault="000B215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D720BA" w14:textId="77777777" w:rsidR="000B2159" w:rsidRDefault="000B2159">
            <w:r>
              <w:rPr>
                <w:sz w:val="16"/>
                <w:szCs w:val="16"/>
              </w:rPr>
              <w:t>5597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F3E95" w14:textId="77777777" w:rsidR="000B2159" w:rsidRDefault="000B215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E0D11E" w14:textId="77777777" w:rsidR="000B2159" w:rsidRDefault="000B215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C33075" w14:textId="77777777" w:rsidR="000B2159" w:rsidRDefault="000B2159">
            <w:r>
              <w:rPr>
                <w:sz w:val="16"/>
                <w:szCs w:val="16"/>
              </w:rPr>
              <w:t>Introduction of LTE-A inter-band CA for x bands (x=3,4,5) DL with 2 bands UL into TS36.101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6DA10" w14:textId="77777777" w:rsidR="000B2159" w:rsidRDefault="000B215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885E52" w14:textId="77777777" w:rsidR="000B2159" w:rsidRDefault="000B2159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746B5" w14:textId="77777777" w:rsidR="000B2159" w:rsidRDefault="000B2159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05C35" w14:textId="77777777" w:rsidR="000B2159" w:rsidRDefault="000B2159">
            <w:r>
              <w:rPr>
                <w:sz w:val="16"/>
                <w:szCs w:val="16"/>
              </w:rPr>
              <w:t>R4-2001169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5E178C" w14:textId="77777777" w:rsidR="000B2159" w:rsidRDefault="000B2159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A3BD6" w14:textId="77777777" w:rsidR="000B2159" w:rsidRDefault="000B2159">
            <w:r>
              <w:rPr>
                <w:sz w:val="16"/>
                <w:szCs w:val="16"/>
              </w:rPr>
              <w:t>LTE_CA_R16_xBDL_2BUL-Core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9662C0" w14:textId="77777777" w:rsidR="000B2159" w:rsidRDefault="000B215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5729B5" w14:textId="77777777" w:rsidR="000B2159" w:rsidRDefault="000B2159">
            <w:pPr>
              <w:rPr>
                <w:sz w:val="16"/>
                <w:szCs w:val="16"/>
              </w:rPr>
            </w:pPr>
          </w:p>
        </w:tc>
      </w:tr>
      <w:tr w:rsidR="000B2159" w14:paraId="342FDB38" w14:textId="77777777" w:rsidTr="000B215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2E8E9D" w14:textId="77777777" w:rsidR="000B2159" w:rsidRDefault="000B215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21E890" w14:textId="77777777" w:rsidR="000B2159" w:rsidRDefault="000B2159">
            <w:r>
              <w:rPr>
                <w:sz w:val="16"/>
                <w:szCs w:val="16"/>
              </w:rPr>
              <w:t>5599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3B9C0" w14:textId="77777777" w:rsidR="000B2159" w:rsidRDefault="000B215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9C1A2" w14:textId="77777777" w:rsidR="000B2159" w:rsidRDefault="000B215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66373F" w14:textId="77777777" w:rsidR="000B2159" w:rsidRDefault="000B2159">
            <w:r>
              <w:rPr>
                <w:sz w:val="16"/>
                <w:szCs w:val="16"/>
              </w:rPr>
              <w:t>Introduction of Rel-16 LTE inter-band CA for 2 bands DL with 1 band UL combinations in TS36101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624C18" w14:textId="77777777" w:rsidR="000B2159" w:rsidRDefault="000B215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0E1740" w14:textId="77777777" w:rsidR="000B2159" w:rsidRDefault="000B2159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EC69F" w14:textId="77777777" w:rsidR="000B2159" w:rsidRDefault="000B2159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68978" w14:textId="77777777" w:rsidR="000B2159" w:rsidRDefault="000B2159">
            <w:r>
              <w:rPr>
                <w:sz w:val="16"/>
                <w:szCs w:val="16"/>
              </w:rPr>
              <w:t>R4-2001376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493EB" w14:textId="77777777" w:rsidR="000B2159" w:rsidRDefault="000B2159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EB5140" w14:textId="77777777" w:rsidR="000B2159" w:rsidRDefault="000B2159">
            <w:r>
              <w:rPr>
                <w:sz w:val="16"/>
                <w:szCs w:val="16"/>
              </w:rPr>
              <w:t>LTE_CA_R16_2BDL_1BUL-Core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98C48B" w14:textId="77777777" w:rsidR="000B2159" w:rsidRDefault="000B215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B8B620" w14:textId="77777777" w:rsidR="000B2159" w:rsidRDefault="000B2159">
            <w:pPr>
              <w:rPr>
                <w:sz w:val="16"/>
                <w:szCs w:val="16"/>
              </w:rPr>
            </w:pPr>
          </w:p>
        </w:tc>
      </w:tr>
      <w:tr w:rsidR="000B2159" w14:paraId="5FA11FCA" w14:textId="77777777" w:rsidTr="000B215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F9B4E8" w14:textId="77777777" w:rsidR="000B2159" w:rsidRDefault="000B215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9DFFA6" w14:textId="77777777" w:rsidR="000B2159" w:rsidRDefault="000B2159">
            <w:r>
              <w:rPr>
                <w:sz w:val="16"/>
                <w:szCs w:val="16"/>
              </w:rPr>
              <w:t>5601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55533" w14:textId="77777777" w:rsidR="000B2159" w:rsidRDefault="000B215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8273D2" w14:textId="77777777" w:rsidR="000B2159" w:rsidRDefault="000B215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22783" w14:textId="77777777" w:rsidR="000B2159" w:rsidRDefault="000B2159">
            <w:r>
              <w:rPr>
                <w:sz w:val="16"/>
                <w:szCs w:val="16"/>
              </w:rPr>
              <w:t>Introduction of completed R16 3DL band combinations to TS 36.101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2BFE7" w14:textId="77777777" w:rsidR="000B2159" w:rsidRDefault="000B215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18EFBD" w14:textId="77777777" w:rsidR="000B2159" w:rsidRDefault="000B2159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1F1F1" w14:textId="77777777" w:rsidR="000B2159" w:rsidRDefault="000B2159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9B5A94" w14:textId="77777777" w:rsidR="000B2159" w:rsidRDefault="000B2159">
            <w:r>
              <w:rPr>
                <w:sz w:val="16"/>
                <w:szCs w:val="16"/>
              </w:rPr>
              <w:t>R4-2001778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EECA2A" w14:textId="77777777" w:rsidR="000B2159" w:rsidRDefault="000B215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CE8466" w14:textId="77777777" w:rsidR="000B2159" w:rsidRDefault="000B2159">
            <w:r>
              <w:rPr>
                <w:sz w:val="16"/>
                <w:szCs w:val="16"/>
              </w:rPr>
              <w:t>LTE_CA_R16_3BDL_1BUL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BA2069" w14:textId="77777777" w:rsidR="000B2159" w:rsidRDefault="000B215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7A3070" w14:textId="77777777" w:rsidR="000B2159" w:rsidRDefault="000B2159">
            <w:pPr>
              <w:rPr>
                <w:sz w:val="16"/>
                <w:szCs w:val="16"/>
              </w:rPr>
            </w:pPr>
          </w:p>
        </w:tc>
      </w:tr>
    </w:tbl>
    <w:p w14:paraId="2EA2562B" w14:textId="77777777" w:rsidR="000B2159" w:rsidRPr="000B2159" w:rsidRDefault="000B2159" w:rsidP="000E5B52"/>
    <w:p w14:paraId="6972EB28" w14:textId="77777777" w:rsidR="00AB00A6" w:rsidRDefault="00AB00A6" w:rsidP="00C960CD">
      <w:pPr>
        <w:pStyle w:val="Heading2"/>
      </w:pPr>
      <w:r>
        <w:lastRenderedPageBreak/>
        <w:t>10.4</w:t>
      </w:r>
      <w:r>
        <w:tab/>
        <w:t>Closed REL-16 LTE WIs</w:t>
      </w:r>
    </w:p>
    <w:p w14:paraId="78C004CE" w14:textId="1C2D6891" w:rsidR="00AB00A6" w:rsidRDefault="00AB00A6" w:rsidP="000E5B52">
      <w:pPr>
        <w:pStyle w:val="Heading3"/>
        <w:rPr>
          <w:bCs/>
          <w:sz w:val="14"/>
          <w:szCs w:val="16"/>
        </w:rPr>
      </w:pPr>
      <w:r>
        <w:t>10.4.4</w:t>
      </w:r>
      <w:r>
        <w:tab/>
        <w:t>Core part: Further performance enhancement for LTE in high speed scenario</w:t>
      </w:r>
      <w:r>
        <w:br/>
      </w:r>
      <w:r>
        <w:rPr>
          <w:bCs/>
          <w:sz w:val="14"/>
          <w:szCs w:val="16"/>
        </w:rPr>
        <w:t>[RAN4 WI: LTE_high_speed_enh2-Core]</w:t>
      </w:r>
    </w:p>
    <w:p w14:paraId="151147C3" w14:textId="7E79C79B" w:rsidR="000E5B52" w:rsidRPr="000E5B52" w:rsidRDefault="000E5B52" w:rsidP="000E5B52">
      <w:pPr>
        <w:rPr>
          <w:rFonts w:ascii="Arial" w:hAnsi="Arial" w:cs="Arial"/>
          <w:b/>
          <w:bCs/>
          <w:sz w:val="24"/>
          <w:szCs w:val="24"/>
        </w:rPr>
      </w:pPr>
      <w:r w:rsidRPr="000E5B52">
        <w:rPr>
          <w:rFonts w:ascii="Arial" w:hAnsi="Arial" w:cs="Arial"/>
          <w:b/>
          <w:bCs/>
          <w:sz w:val="24"/>
          <w:szCs w:val="24"/>
        </w:rPr>
        <w:t>RP-200413</w:t>
      </w:r>
      <w:r w:rsidRPr="000E5B52">
        <w:rPr>
          <w:rFonts w:ascii="Arial" w:hAnsi="Arial" w:cs="Arial"/>
          <w:b/>
          <w:bCs/>
          <w:sz w:val="24"/>
          <w:szCs w:val="24"/>
        </w:rPr>
        <w:tab/>
        <w:t>RAN4 CRs for Core part: Further performance enhancement for LTE in high speed scenario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E5B52" w14:paraId="33297331" w14:textId="77777777" w:rsidTr="000E5B5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931B62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8E3A19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578D1A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CCF060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2E97CC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824FF0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419A6E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2CE4B8B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350EAD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80F45D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2B74D2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2D5862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FA47501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E5B52" w14:paraId="76EF57F2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34F1BF" w14:textId="77777777" w:rsidR="000E5B52" w:rsidRDefault="000E5B52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2B0927" w14:textId="77777777" w:rsidR="000E5B52" w:rsidRDefault="000E5B52">
            <w:r>
              <w:rPr>
                <w:sz w:val="16"/>
                <w:szCs w:val="16"/>
              </w:rPr>
              <w:t>6794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ACBB3" w14:textId="77777777" w:rsidR="000E5B52" w:rsidRDefault="000E5B5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356426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FF9A5" w14:textId="77777777" w:rsidR="000E5B52" w:rsidRDefault="000E5B52">
            <w:r>
              <w:rPr>
                <w:sz w:val="16"/>
                <w:szCs w:val="16"/>
              </w:rPr>
              <w:t>CR on correction of measurement delay requirements for LTE HST in TS36.133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901BE" w14:textId="77777777" w:rsidR="000E5B52" w:rsidRDefault="000E5B5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47E7C" w14:textId="77777777" w:rsidR="000E5B52" w:rsidRDefault="000E5B5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5382E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93473" w14:textId="77777777" w:rsidR="000E5B52" w:rsidRDefault="000E5B52">
            <w:r>
              <w:rPr>
                <w:sz w:val="16"/>
                <w:szCs w:val="16"/>
              </w:rPr>
              <w:t>R4-2002345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4DDD71" w14:textId="77777777" w:rsidR="000E5B52" w:rsidRDefault="000E5B52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524B3" w14:textId="77777777" w:rsidR="000E5B52" w:rsidRDefault="000E5B52">
            <w:r>
              <w:rPr>
                <w:sz w:val="16"/>
                <w:szCs w:val="16"/>
              </w:rPr>
              <w:t>LTE_high_speed_enh2-Core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CDA90B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DABF73" w14:textId="77777777" w:rsidR="000E5B52" w:rsidRDefault="000E5B52">
            <w:pPr>
              <w:rPr>
                <w:sz w:val="16"/>
                <w:szCs w:val="16"/>
              </w:rPr>
            </w:pPr>
          </w:p>
        </w:tc>
      </w:tr>
      <w:tr w:rsidR="000E5B52" w14:paraId="3103CE9C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0DCF75" w14:textId="77777777" w:rsidR="000E5B52" w:rsidRDefault="000E5B5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DC8EC0" w14:textId="77777777" w:rsidR="000E5B52" w:rsidRDefault="000E5B52">
            <w:r>
              <w:rPr>
                <w:sz w:val="16"/>
                <w:szCs w:val="16"/>
              </w:rPr>
              <w:t>6796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D2E05" w14:textId="77777777" w:rsidR="000E5B52" w:rsidRDefault="000E5B5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BB6097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5548D" w14:textId="77777777" w:rsidR="000E5B52" w:rsidRDefault="000E5B52">
            <w:r>
              <w:rPr>
                <w:sz w:val="16"/>
                <w:szCs w:val="16"/>
              </w:rPr>
              <w:t>CR to TS 36.133: Finalization on RRM requirements for Rel-16 LTE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97AF0" w14:textId="77777777" w:rsidR="000E5B52" w:rsidRDefault="000E5B5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E4199" w14:textId="77777777" w:rsidR="000E5B52" w:rsidRDefault="000E5B5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76073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BFBC3" w14:textId="77777777" w:rsidR="000E5B52" w:rsidRDefault="000E5B52">
            <w:r>
              <w:rPr>
                <w:sz w:val="16"/>
                <w:szCs w:val="16"/>
              </w:rPr>
              <w:t>R4-2000873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63577" w14:textId="77777777" w:rsidR="000E5B52" w:rsidRDefault="000E5B52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CDF6F6" w14:textId="77777777" w:rsidR="000E5B52" w:rsidRDefault="000E5B52">
            <w:r>
              <w:rPr>
                <w:sz w:val="16"/>
                <w:szCs w:val="16"/>
              </w:rPr>
              <w:t>LTE_high_speed_enh2-Core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882851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7F62F4" w14:textId="77777777" w:rsidR="000E5B52" w:rsidRDefault="000E5B52">
            <w:pPr>
              <w:rPr>
                <w:sz w:val="16"/>
                <w:szCs w:val="16"/>
              </w:rPr>
            </w:pPr>
          </w:p>
        </w:tc>
      </w:tr>
    </w:tbl>
    <w:p w14:paraId="20EB8810" w14:textId="77777777" w:rsidR="000E5B52" w:rsidRPr="000E5B52" w:rsidRDefault="000E5B52" w:rsidP="000E5B52"/>
    <w:p w14:paraId="07711F2E" w14:textId="00A4BEA1" w:rsidR="00AB00A6" w:rsidRDefault="00AB00A6" w:rsidP="00D02034">
      <w:pPr>
        <w:pStyle w:val="Heading2"/>
        <w:rPr>
          <w:sz w:val="14"/>
          <w:szCs w:val="16"/>
        </w:rPr>
      </w:pPr>
      <w:r>
        <w:t>10.6</w:t>
      </w:r>
      <w:r>
        <w:tab/>
        <w:t>Small Technical Enhancements and Improvements for REL-16</w:t>
      </w:r>
      <w:r>
        <w:rPr>
          <w:sz w:val="14"/>
          <w:szCs w:val="16"/>
        </w:rPr>
        <w:t xml:space="preserve"> [TEI16]</w:t>
      </w:r>
    </w:p>
    <w:p w14:paraId="4B31E953" w14:textId="490FBFD3" w:rsidR="00D02034" w:rsidRDefault="00D02034" w:rsidP="00D02034">
      <w:pPr>
        <w:rPr>
          <w:rFonts w:ascii="Arial" w:hAnsi="Arial" w:cs="Arial"/>
          <w:b/>
          <w:bCs/>
          <w:sz w:val="24"/>
          <w:szCs w:val="24"/>
        </w:rPr>
      </w:pPr>
      <w:r w:rsidRPr="00D02034">
        <w:rPr>
          <w:rFonts w:ascii="Arial" w:hAnsi="Arial" w:cs="Arial"/>
          <w:b/>
          <w:bCs/>
          <w:sz w:val="24"/>
          <w:szCs w:val="24"/>
        </w:rPr>
        <w:t>RP-200415</w:t>
      </w:r>
      <w:r w:rsidRPr="00D02034">
        <w:rPr>
          <w:rFonts w:ascii="Arial" w:hAnsi="Arial" w:cs="Arial"/>
          <w:b/>
          <w:bCs/>
          <w:sz w:val="24"/>
          <w:szCs w:val="24"/>
        </w:rPr>
        <w:tab/>
        <w:t>RAN4 CRs for Small Technical Enhancements and Improvements for REL-16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B2159" w14:paraId="69A3DF5E" w14:textId="77777777" w:rsidTr="000B2159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E495B9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509211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D006CAE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5630E2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99E0BD8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392AB8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28B919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51CF45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896615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1DE935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8844DC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C68503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DE9B3CE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B2159" w14:paraId="7C6B1A25" w14:textId="77777777" w:rsidTr="000B215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BD0AD0" w14:textId="77777777" w:rsidR="000B2159" w:rsidRDefault="000B2159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36.171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4BC75" w14:textId="77777777" w:rsidR="000B2159" w:rsidRDefault="000B2159"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CEA7BF" w14:textId="77777777" w:rsidR="000B2159" w:rsidRDefault="000B215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64306" w14:textId="77777777" w:rsidR="000B2159" w:rsidRDefault="000B215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60197" w14:textId="77777777" w:rsidR="000B2159" w:rsidRDefault="000B2159">
            <w:r>
              <w:rPr>
                <w:sz w:val="16"/>
                <w:szCs w:val="16"/>
              </w:rPr>
              <w:t>Update of the Note 1 in the Power level and satellite allocation table for the Sensitivity Coarse time assistance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B7D179" w14:textId="77777777" w:rsidR="000B2159" w:rsidRDefault="000B215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C0413" w14:textId="77777777" w:rsidR="000B2159" w:rsidRDefault="000B2159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64FCB4" w14:textId="77777777" w:rsidR="000B2159" w:rsidRDefault="000B2159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F813F" w14:textId="77777777" w:rsidR="000B2159" w:rsidRDefault="000B2159">
            <w:r>
              <w:rPr>
                <w:sz w:val="16"/>
                <w:szCs w:val="16"/>
              </w:rPr>
              <w:t>R4-2002218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E3164" w14:textId="77777777" w:rsidR="000B2159" w:rsidRDefault="000B2159">
            <w:r>
              <w:rPr>
                <w:sz w:val="16"/>
                <w:szCs w:val="16"/>
              </w:rPr>
              <w:t>Spirent 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9AB8F" w14:textId="77777777" w:rsidR="000B2159" w:rsidRDefault="000B2159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C76BCF" w14:textId="77777777" w:rsidR="000B2159" w:rsidRDefault="000B215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7FBC63" w14:textId="77777777" w:rsidR="000B2159" w:rsidRDefault="000B2159">
            <w:pPr>
              <w:rPr>
                <w:sz w:val="16"/>
                <w:szCs w:val="16"/>
              </w:rPr>
            </w:pPr>
          </w:p>
        </w:tc>
      </w:tr>
    </w:tbl>
    <w:p w14:paraId="7C3ED053" w14:textId="77777777" w:rsidR="00D02034" w:rsidRPr="00D02034" w:rsidRDefault="00D02034" w:rsidP="000E5B52"/>
    <w:p w14:paraId="56B6A377" w14:textId="01457847" w:rsidR="00AB00A6" w:rsidRDefault="00AB00A6" w:rsidP="00D02034">
      <w:pPr>
        <w:pStyle w:val="Heading1"/>
      </w:pPr>
      <w:r>
        <w:t>14</w:t>
      </w:r>
      <w:r>
        <w:tab/>
      </w:r>
      <w:bookmarkStart w:id="2" w:name="_Hlk34989591"/>
      <w:r>
        <w:t>Maintenance for closed WIs/SIs for REL-15 and earlier</w:t>
      </w:r>
      <w:bookmarkEnd w:id="2"/>
    </w:p>
    <w:p w14:paraId="6123EE85" w14:textId="2551DB7D" w:rsidR="004E3607" w:rsidRPr="004E3607" w:rsidRDefault="004E3607" w:rsidP="004E3607">
      <w:pPr>
        <w:rPr>
          <w:rFonts w:ascii="Arial" w:eastAsia="Malgun Gothic" w:hAnsi="Arial" w:cs="Arial"/>
          <w:b/>
          <w:bCs/>
          <w:sz w:val="24"/>
          <w:szCs w:val="24"/>
        </w:rPr>
      </w:pPr>
      <w:r w:rsidRPr="00067CA5">
        <w:rPr>
          <w:rFonts w:ascii="Arial" w:eastAsia="Malgun Gothic" w:hAnsi="Arial" w:cs="Arial"/>
          <w:b/>
          <w:bCs/>
          <w:sz w:val="24"/>
          <w:szCs w:val="24"/>
        </w:rPr>
        <w:t>RP-2004</w:t>
      </w:r>
      <w:r>
        <w:rPr>
          <w:rFonts w:ascii="Arial" w:eastAsia="Malgun Gothic" w:hAnsi="Arial" w:cs="Arial"/>
          <w:b/>
          <w:bCs/>
          <w:sz w:val="24"/>
          <w:szCs w:val="24"/>
        </w:rPr>
        <w:t>65</w:t>
      </w:r>
      <w:r w:rsidRPr="00067CA5">
        <w:rPr>
          <w:rFonts w:ascii="Arial" w:eastAsia="Malgun Gothic" w:hAnsi="Arial" w:cs="Arial"/>
          <w:b/>
          <w:bCs/>
          <w:sz w:val="24"/>
          <w:szCs w:val="24"/>
        </w:rPr>
        <w:tab/>
      </w:r>
      <w:r w:rsidRPr="004E3607">
        <w:rPr>
          <w:rFonts w:ascii="Arial" w:eastAsia="Malgun Gothic" w:hAnsi="Arial" w:cs="Arial"/>
          <w:b/>
          <w:bCs/>
          <w:sz w:val="24"/>
          <w:szCs w:val="24"/>
        </w:rPr>
        <w:t>RAN4 CRs for Closed REL-15 NR WI, part 13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4E3607" w14:paraId="75397B9F" w14:textId="77777777" w:rsidTr="004B0D71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7E3F4F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4FB9D4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98C4DF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C56419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9DD8B1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8ECE53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8E1FB2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62A577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7289BD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1B0AC0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E784197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790F86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D55876F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4E3607" w14:paraId="55B68846" w14:textId="77777777" w:rsidTr="004B0D7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487BD9" w14:textId="333F32C1" w:rsidR="004E3607" w:rsidRDefault="004E3607" w:rsidP="004B0D71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C3FBB1" w14:textId="08ACAA27" w:rsidR="004E3607" w:rsidRDefault="004E3607" w:rsidP="004B0D71">
            <w:r>
              <w:rPr>
                <w:sz w:val="16"/>
                <w:szCs w:val="16"/>
              </w:rPr>
              <w:t>0106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B7031" w14:textId="51AB7832" w:rsidR="004E3607" w:rsidRDefault="004E3607" w:rsidP="004B0D7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BFF29" w14:textId="399CBB4A" w:rsidR="004E3607" w:rsidRDefault="004E3607" w:rsidP="004B0D71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8AF5F" w14:textId="6EF54FA2" w:rsidR="004E3607" w:rsidRDefault="004E3607" w:rsidP="004B0D71">
            <w:r w:rsidRPr="004E3607">
              <w:rPr>
                <w:sz w:val="16"/>
                <w:szCs w:val="16"/>
              </w:rPr>
              <w:t>CR to TS 38.141-1: Random data content for NR BS Test ModelsC</w:t>
            </w:r>
            <w:r w:rsidRPr="004E3607">
              <w:t>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9CA36F" w14:textId="77777777" w:rsidR="004E3607" w:rsidRDefault="004E3607" w:rsidP="004B0D7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69D95" w14:textId="26D04DC6" w:rsidR="004E3607" w:rsidRDefault="004E3607" w:rsidP="004B0D71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48492E" w14:textId="77777777" w:rsidR="004E3607" w:rsidRDefault="004E3607" w:rsidP="004B0D7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C3158" w14:textId="73A600B2" w:rsidR="004E3607" w:rsidRDefault="004E3607" w:rsidP="004B0D71">
            <w:r>
              <w:rPr>
                <w:sz w:val="16"/>
                <w:szCs w:val="16"/>
              </w:rPr>
              <w:t>R4-2002454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6DC953" w14:textId="0FAEFE22" w:rsidR="004E3607" w:rsidRDefault="004E3607" w:rsidP="004B0D71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D12C27" w14:textId="00EF91ED" w:rsidR="004E3607" w:rsidRDefault="004E3607" w:rsidP="004B0D71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979414" w14:textId="77777777" w:rsidR="004E3607" w:rsidRDefault="004E3607" w:rsidP="004B0D7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18C125" w14:textId="77777777" w:rsidR="004E3607" w:rsidRDefault="004E3607" w:rsidP="004B0D71">
            <w:pPr>
              <w:rPr>
                <w:sz w:val="16"/>
                <w:szCs w:val="16"/>
              </w:rPr>
            </w:pPr>
          </w:p>
        </w:tc>
      </w:tr>
      <w:tr w:rsidR="004E3607" w14:paraId="71A53640" w14:textId="77777777" w:rsidTr="004B0D7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96CB7B" w14:textId="451B297F" w:rsidR="004E3607" w:rsidRDefault="004E3607" w:rsidP="004B0D7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0916A8" w14:textId="38F80E0A" w:rsidR="004E3607" w:rsidRDefault="004E3607" w:rsidP="004B0D71">
            <w:r>
              <w:rPr>
                <w:sz w:val="16"/>
                <w:szCs w:val="16"/>
              </w:rPr>
              <w:t>0127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7173A" w14:textId="5DEF5A49" w:rsidR="004E3607" w:rsidRDefault="004E3607" w:rsidP="004B0D7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2F100" w14:textId="18EC5225" w:rsidR="004E3607" w:rsidRDefault="004E3607" w:rsidP="004B0D71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E45A2D" w14:textId="39746D54" w:rsidR="004E3607" w:rsidRDefault="004E3607" w:rsidP="004B0D71">
            <w:r w:rsidRPr="004E3607">
              <w:rPr>
                <w:sz w:val="16"/>
                <w:szCs w:val="16"/>
              </w:rPr>
              <w:t>CR to 38.141-2 updates for OSTP calculations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644DA2" w14:textId="77777777" w:rsidR="004E3607" w:rsidRDefault="004E3607" w:rsidP="004B0D7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31F29" w14:textId="1B65360E" w:rsidR="004E3607" w:rsidRDefault="004E3607" w:rsidP="004B0D71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CF4387" w14:textId="77777777" w:rsidR="004E3607" w:rsidRDefault="004E3607" w:rsidP="004B0D7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5E97DD" w14:textId="39FA18B7" w:rsidR="004E3607" w:rsidRDefault="004E3607" w:rsidP="004B0D71">
            <w:r>
              <w:rPr>
                <w:sz w:val="16"/>
                <w:szCs w:val="16"/>
              </w:rPr>
              <w:t>R4-2002457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4E302" w14:textId="60C9D317" w:rsidR="004E3607" w:rsidRDefault="004E3607" w:rsidP="004B0D71">
            <w:r w:rsidRPr="004E3607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B5A8F4" w14:textId="6B0B2330" w:rsidR="004E3607" w:rsidRDefault="004E3607" w:rsidP="004B0D71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1F81B1" w14:textId="77777777" w:rsidR="004E3607" w:rsidRDefault="004E3607" w:rsidP="004B0D7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BF301A" w14:textId="77777777" w:rsidR="004E3607" w:rsidRDefault="004E3607" w:rsidP="004B0D71">
            <w:pPr>
              <w:rPr>
                <w:sz w:val="16"/>
                <w:szCs w:val="16"/>
              </w:rPr>
            </w:pPr>
          </w:p>
        </w:tc>
      </w:tr>
    </w:tbl>
    <w:p w14:paraId="1D2A369F" w14:textId="77777777" w:rsidR="004E3607" w:rsidRPr="004E3607" w:rsidRDefault="004E3607" w:rsidP="004E3607"/>
    <w:p w14:paraId="07A53055" w14:textId="7A6214EC" w:rsidR="004A2677" w:rsidRDefault="00067CA5" w:rsidP="00067CA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067CA5">
        <w:rPr>
          <w:rFonts w:ascii="Arial" w:eastAsia="Malgun Gothic" w:hAnsi="Arial" w:cs="Arial"/>
          <w:b/>
          <w:bCs/>
          <w:sz w:val="24"/>
          <w:szCs w:val="24"/>
        </w:rPr>
        <w:t>RP-200404</w:t>
      </w:r>
      <w:r w:rsidRPr="00067CA5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3" w:name="_Hlk34989778"/>
      <w:r w:rsidRPr="00067CA5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  <w:bookmarkEnd w:id="3"/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67CA5" w14:paraId="1C49F443" w14:textId="77777777" w:rsidTr="00067CA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92C1B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1E1279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B77E01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69C23B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4D316C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6DA37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261FE0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A18B99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754167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5AD792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0CDCF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86FE20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2CFE326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67CA5" w14:paraId="4F7DFAB1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2C5E71" w14:textId="77777777" w:rsidR="00067CA5" w:rsidRDefault="00067CA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30066B" w14:textId="77777777" w:rsidR="00067CA5" w:rsidRDefault="00067CA5"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7309E5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F538F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565B9" w14:textId="77777777" w:rsidR="00067CA5" w:rsidRDefault="00067CA5">
            <w:r>
              <w:rPr>
                <w:sz w:val="16"/>
                <w:szCs w:val="16"/>
              </w:rPr>
              <w:t>38.307 CR power class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C3CB5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19EB4" w14:textId="77777777" w:rsidR="00067CA5" w:rsidRDefault="00067CA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824D03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13C09" w14:textId="77777777" w:rsidR="00067CA5" w:rsidRDefault="00067CA5">
            <w:r>
              <w:rPr>
                <w:sz w:val="16"/>
                <w:szCs w:val="16"/>
              </w:rPr>
              <w:t>R4-2000524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91E34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08912C" w14:textId="77777777" w:rsidR="00067CA5" w:rsidRDefault="00067CA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B62E7C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221B4B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24554768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072840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38.307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FF1D2" w14:textId="77777777" w:rsidR="00067CA5" w:rsidRDefault="00067CA5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CE592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FFB8A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1AD62" w14:textId="77777777" w:rsidR="00067CA5" w:rsidRDefault="00067CA5">
            <w:r>
              <w:rPr>
                <w:sz w:val="16"/>
                <w:szCs w:val="16"/>
              </w:rPr>
              <w:t>38.307 CR power class REL-15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550B0" w14:textId="77777777" w:rsidR="00067CA5" w:rsidRDefault="00067C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5195F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EB3C83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7D2FC0" w14:textId="77777777" w:rsidR="00067CA5" w:rsidRDefault="00067CA5">
            <w:r>
              <w:rPr>
                <w:sz w:val="16"/>
                <w:szCs w:val="16"/>
              </w:rPr>
              <w:t>R4-2002910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9DC180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522CB" w14:textId="77777777" w:rsidR="00067CA5" w:rsidRDefault="00067CA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E490AD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8F08E6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799192A0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A1312D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38.817-02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E887BB" w14:textId="77777777" w:rsidR="00067CA5" w:rsidRDefault="00067CA5"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BD87E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9D1F28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12304" w14:textId="77777777" w:rsidR="00067CA5" w:rsidRDefault="00067CA5">
            <w:r>
              <w:rPr>
                <w:sz w:val="16"/>
                <w:szCs w:val="16"/>
              </w:rPr>
              <w:t>CR to TR 38.817-02: Clarifications and corrections on receiver dynamic range and other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690FFE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75E4F" w14:textId="77777777" w:rsidR="00067CA5" w:rsidRDefault="00067CA5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9F124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4AFE5" w14:textId="77777777" w:rsidR="00067CA5" w:rsidRDefault="00067CA5">
            <w:r>
              <w:rPr>
                <w:sz w:val="16"/>
                <w:szCs w:val="16"/>
              </w:rPr>
              <w:t>R4-2002468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8CB86A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B7447" w14:textId="77777777" w:rsidR="00067CA5" w:rsidRDefault="00067CA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F8A35A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9FB28D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6AD6DC49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B3084C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38.817-02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523555" w14:textId="77777777" w:rsidR="00067CA5" w:rsidRDefault="00067CA5"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D4E309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68BFD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539D6" w14:textId="77777777" w:rsidR="00067CA5" w:rsidRDefault="00067CA5">
            <w:r>
              <w:rPr>
                <w:sz w:val="16"/>
                <w:szCs w:val="16"/>
              </w:rPr>
              <w:t>CR for background on Category B unwanted emission requirement for BS type 2-O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8880D0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27CA3" w14:textId="77777777" w:rsidR="00067CA5" w:rsidRDefault="00067CA5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44139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B6F08B" w14:textId="77777777" w:rsidR="00067CA5" w:rsidRDefault="00067CA5">
            <w:r>
              <w:rPr>
                <w:sz w:val="16"/>
                <w:szCs w:val="16"/>
              </w:rPr>
              <w:t>R4-2002467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6A6E3" w14:textId="77777777" w:rsidR="00067CA5" w:rsidRDefault="00067CA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D3A9E" w14:textId="77777777" w:rsidR="00067CA5" w:rsidRDefault="00067CA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AE9C4F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AF6588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24833E46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CDBA1B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38.817-02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972B4" w14:textId="77777777" w:rsidR="00067CA5" w:rsidRDefault="00067CA5"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23583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ABBF6D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B9475" w14:textId="77777777" w:rsidR="00067CA5" w:rsidRDefault="00067CA5">
            <w:r>
              <w:rPr>
                <w:sz w:val="16"/>
                <w:szCs w:val="16"/>
              </w:rPr>
              <w:t>CR to 38.817-02: Measurement uncertainty for FR2 OTA additional spurious emissions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DB40DE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5461EE" w14:textId="77777777" w:rsidR="00067CA5" w:rsidRDefault="00067CA5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DED21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BF0CFD" w14:textId="77777777" w:rsidR="00067CA5" w:rsidRDefault="00067CA5">
            <w:r>
              <w:rPr>
                <w:sz w:val="16"/>
                <w:szCs w:val="16"/>
              </w:rPr>
              <w:t>R4-2001420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22571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35098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77AA76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D36981" w14:textId="77777777" w:rsidR="00067CA5" w:rsidRDefault="00067CA5">
            <w:pPr>
              <w:rPr>
                <w:sz w:val="16"/>
                <w:szCs w:val="16"/>
              </w:rPr>
            </w:pPr>
          </w:p>
        </w:tc>
      </w:tr>
    </w:tbl>
    <w:p w14:paraId="095A5316" w14:textId="5281E367" w:rsidR="00067CA5" w:rsidRDefault="00067CA5" w:rsidP="00067CA5">
      <w:pPr>
        <w:rPr>
          <w:rFonts w:eastAsia="Malgun Gothic"/>
        </w:rPr>
      </w:pPr>
    </w:p>
    <w:p w14:paraId="0F08751F" w14:textId="2E8631D3" w:rsidR="00067CA5" w:rsidRDefault="00067CA5" w:rsidP="00067CA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067CA5">
        <w:rPr>
          <w:rFonts w:ascii="Arial" w:eastAsia="Malgun Gothic" w:hAnsi="Arial" w:cs="Arial"/>
          <w:b/>
          <w:bCs/>
          <w:sz w:val="24"/>
          <w:szCs w:val="24"/>
        </w:rPr>
        <w:t>RP-200403</w:t>
      </w:r>
      <w:r w:rsidRPr="00067CA5">
        <w:rPr>
          <w:rFonts w:ascii="Arial" w:eastAsia="Malgun Gothic" w:hAnsi="Arial" w:cs="Arial"/>
          <w:b/>
          <w:bCs/>
          <w:sz w:val="24"/>
          <w:szCs w:val="24"/>
        </w:rPr>
        <w:tab/>
        <w:t>RAN4 CRs for Maintenance for closed WIs/SIs for REL-15 and earlier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67CA5" w14:paraId="240DE92D" w14:textId="77777777" w:rsidTr="00067CA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E60E6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C301E6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2C99C9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14ADEE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614B52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9343A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986192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E40570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B18D01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7B27B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B08FB2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857A2D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1ACFA5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67CA5" w14:paraId="0D2FFCAA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B734F2" w14:textId="77777777" w:rsidR="00067CA5" w:rsidRDefault="00067CA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6FA56" w14:textId="77777777" w:rsidR="00067CA5" w:rsidRDefault="00067CA5"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E8797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4773C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6F084B" w14:textId="77777777" w:rsidR="00067CA5" w:rsidRDefault="00067CA5">
            <w:r>
              <w:rPr>
                <w:sz w:val="16"/>
                <w:szCs w:val="16"/>
              </w:rPr>
              <w:t>CR on correction of NR UCI on PUSCH radiated performance requirements for TS 38.141-2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E1ABC" w14:textId="77777777" w:rsidR="00067CA5" w:rsidRDefault="00067CA5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470F1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DB4CE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AE01D9" w14:textId="77777777" w:rsidR="00067CA5" w:rsidRDefault="00067CA5">
            <w:r>
              <w:rPr>
                <w:sz w:val="16"/>
                <w:szCs w:val="16"/>
              </w:rPr>
              <w:t>R4-2000297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9D8D1" w14:textId="77777777" w:rsidR="00067CA5" w:rsidRDefault="00067CA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FB4D9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D9CA63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3624D6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0FA7233B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FCADD9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61820" w14:textId="77777777" w:rsidR="00067CA5" w:rsidRDefault="00067CA5"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F8699A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81B06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31AC77" w14:textId="77777777" w:rsidR="00067CA5" w:rsidRDefault="00067CA5">
            <w:r>
              <w:rPr>
                <w:sz w:val="16"/>
                <w:szCs w:val="16"/>
              </w:rPr>
              <w:t>CR on correction of NR UCI on PUSCH radiated performance requirements for TS 38.141-2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231AA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817D4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270E62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5FB4DF" w14:textId="77777777" w:rsidR="00067CA5" w:rsidRDefault="00067CA5">
            <w:r>
              <w:rPr>
                <w:sz w:val="16"/>
                <w:szCs w:val="16"/>
              </w:rPr>
              <w:t>R4-2000298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A9ED0" w14:textId="77777777" w:rsidR="00067CA5" w:rsidRDefault="00067CA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B5633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46A4B0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28DCB0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5290873A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FF595D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1410D6" w14:textId="77777777" w:rsidR="00067CA5" w:rsidRDefault="00067CA5"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D6C998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09CC5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8AEF29" w14:textId="77777777" w:rsidR="00067CA5" w:rsidRDefault="00067CA5">
            <w:r>
              <w:rPr>
                <w:sz w:val="16"/>
                <w:szCs w:val="16"/>
              </w:rPr>
              <w:t>CR to TS 38.141-2: Corrections on rated carrier output power symbols and clarifications on procedure for reverberation chamber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5B736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5258C1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239830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924C7F" w14:textId="77777777" w:rsidR="00067CA5" w:rsidRDefault="00067CA5">
            <w:r>
              <w:rPr>
                <w:sz w:val="16"/>
                <w:szCs w:val="16"/>
              </w:rPr>
              <w:t>R4-2002530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D5C8E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4AB2D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C78CEE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76470D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2CACB4B5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A09D2E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AB0C5" w14:textId="77777777" w:rsidR="00067CA5" w:rsidRDefault="00067CA5">
            <w:r>
              <w:rPr>
                <w:sz w:val="16"/>
                <w:szCs w:val="16"/>
              </w:rPr>
              <w:t>0109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C6536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394D2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10BB6" w14:textId="77777777" w:rsidR="00067CA5" w:rsidRDefault="00067CA5">
            <w:r>
              <w:rPr>
                <w:sz w:val="16"/>
                <w:szCs w:val="16"/>
              </w:rPr>
              <w:t>CR to TS 38.141-2: Corrections on rated carrier output power symbols and clarifications on procedure for reverberation chamber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3B33A2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38CAFC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FE610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B9B65A" w14:textId="77777777" w:rsidR="00067CA5" w:rsidRDefault="00067CA5">
            <w:r>
              <w:rPr>
                <w:sz w:val="16"/>
                <w:szCs w:val="16"/>
              </w:rPr>
              <w:t>R4-2002531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955990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99AC00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6848CE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BDC149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3D7C9BDD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9D5D84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98205" w14:textId="77777777" w:rsidR="00067CA5" w:rsidRDefault="00067CA5">
            <w:r>
              <w:rPr>
                <w:sz w:val="16"/>
                <w:szCs w:val="16"/>
              </w:rPr>
              <w:t>0110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9DD768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5D5F3C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B7251" w14:textId="77777777" w:rsidR="00067CA5" w:rsidRDefault="00067CA5">
            <w:r>
              <w:rPr>
                <w:sz w:val="16"/>
                <w:szCs w:val="16"/>
              </w:rPr>
              <w:t>CR to TS 38.141-2: Corrections on generation of test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D4806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0C34E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1158DB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ABB5F" w14:textId="77777777" w:rsidR="00067CA5" w:rsidRDefault="00067CA5">
            <w:r>
              <w:rPr>
                <w:sz w:val="16"/>
                <w:szCs w:val="16"/>
              </w:rPr>
              <w:t>R4-2002532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3286B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262D7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46C75F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5B4540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120F1B8C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74519D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BD631" w14:textId="77777777" w:rsidR="00067CA5" w:rsidRDefault="00067CA5"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04EDD7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53B5A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62DB6A" w14:textId="77777777" w:rsidR="00067CA5" w:rsidRDefault="00067CA5">
            <w:r>
              <w:rPr>
                <w:sz w:val="16"/>
                <w:szCs w:val="16"/>
              </w:rPr>
              <w:t>CR to TR 38.141-2: Corrections on generation of test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844AD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BF9283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49A8F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A3A2A" w14:textId="77777777" w:rsidR="00067CA5" w:rsidRDefault="00067CA5">
            <w:r>
              <w:rPr>
                <w:sz w:val="16"/>
                <w:szCs w:val="16"/>
              </w:rPr>
              <w:t>R4-2000669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62B68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C1FEF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01BD8E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D1F776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6DFAFDEB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A08DBE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AAD17" w14:textId="77777777" w:rsidR="00067CA5" w:rsidRDefault="00067CA5"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F45A5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9F68D7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85C5CB" w14:textId="77777777" w:rsidR="00067CA5" w:rsidRDefault="00067CA5">
            <w:r>
              <w:rPr>
                <w:sz w:val="16"/>
                <w:szCs w:val="16"/>
              </w:rPr>
              <w:t>CR to TS 38.141-2: Regional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01B8E0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E4D72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DC4F7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9F433" w14:textId="77777777" w:rsidR="00067CA5" w:rsidRDefault="00067CA5">
            <w:r>
              <w:rPr>
                <w:sz w:val="16"/>
                <w:szCs w:val="16"/>
              </w:rPr>
              <w:t>R4-2001007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A1269" w14:textId="77777777" w:rsidR="00067CA5" w:rsidRDefault="00067CA5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0FD5D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54D3F7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549C3F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2E36A1A0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EC02D4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354C92" w14:textId="77777777" w:rsidR="00067CA5" w:rsidRDefault="00067CA5">
            <w:r>
              <w:rPr>
                <w:sz w:val="16"/>
                <w:szCs w:val="16"/>
              </w:rPr>
              <w:t>0118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C73070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A29C1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40AEA0" w14:textId="77777777" w:rsidR="00067CA5" w:rsidRDefault="00067CA5">
            <w:r>
              <w:rPr>
                <w:sz w:val="16"/>
                <w:szCs w:val="16"/>
              </w:rPr>
              <w:t>CR to TS 38.141-2: Regional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7FDF9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72F19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B68C74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3704B8" w14:textId="77777777" w:rsidR="00067CA5" w:rsidRDefault="00067CA5">
            <w:r>
              <w:rPr>
                <w:sz w:val="16"/>
                <w:szCs w:val="16"/>
              </w:rPr>
              <w:t>R4-2001008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D0B17" w14:textId="77777777" w:rsidR="00067CA5" w:rsidRDefault="00067CA5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F6220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442744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A313AC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0FDE7116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E33F96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B0368" w14:textId="77777777" w:rsidR="00067CA5" w:rsidRDefault="00067CA5">
            <w:r>
              <w:rPr>
                <w:sz w:val="16"/>
                <w:szCs w:val="16"/>
              </w:rPr>
              <w:t>0119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8E832D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B24E2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2D7E5" w14:textId="77777777" w:rsidR="00067CA5" w:rsidRDefault="00067CA5">
            <w:r>
              <w:rPr>
                <w:sz w:val="16"/>
                <w:szCs w:val="16"/>
              </w:rPr>
              <w:t>IntraSlot frequency hopping applicability in the one OFDM symbol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B129A2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70399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71AC98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F71CE8" w14:textId="77777777" w:rsidR="00067CA5" w:rsidRDefault="00067CA5">
            <w:r>
              <w:rPr>
                <w:sz w:val="16"/>
                <w:szCs w:val="16"/>
              </w:rPr>
              <w:t>R4-2001176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CDA62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F29CE0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78E47D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E26236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245A0EDD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A506B2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ED339" w14:textId="77777777" w:rsidR="00067CA5" w:rsidRDefault="00067CA5"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A1582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181A55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6FD40" w14:textId="77777777" w:rsidR="00067CA5" w:rsidRDefault="00067CA5">
            <w:r>
              <w:rPr>
                <w:sz w:val="16"/>
                <w:szCs w:val="16"/>
              </w:rPr>
              <w:t>IntraSlot frequency hopping applicability in the one OFDM symbol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E804D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CF426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F181E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D0739" w14:textId="77777777" w:rsidR="00067CA5" w:rsidRDefault="00067CA5">
            <w:r>
              <w:rPr>
                <w:sz w:val="16"/>
                <w:szCs w:val="16"/>
              </w:rPr>
              <w:t>R4-2001177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AE4C2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E6B227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4D6D8B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702C24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44DCF114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F8E717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62DAE" w14:textId="77777777" w:rsidR="00067CA5" w:rsidRDefault="00067CA5">
            <w:r>
              <w:rPr>
                <w:sz w:val="16"/>
                <w:szCs w:val="16"/>
              </w:rPr>
              <w:t>0128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33B44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954504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8595D4" w14:textId="77777777" w:rsidR="00067CA5" w:rsidRDefault="00067CA5">
            <w:r>
              <w:rPr>
                <w:sz w:val="16"/>
                <w:szCs w:val="16"/>
              </w:rPr>
              <w:t>CR to 38.141-2 updates for OSTP calculations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1A4BB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9750C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FC2266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C0A97A" w14:textId="77777777" w:rsidR="00067CA5" w:rsidRDefault="00067CA5">
            <w:r>
              <w:rPr>
                <w:sz w:val="16"/>
                <w:szCs w:val="16"/>
              </w:rPr>
              <w:t>R4-2001680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28211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48A5C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2CD07F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47999D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088FC3F2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196C52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D80BF" w14:textId="77777777" w:rsidR="00067CA5" w:rsidRDefault="00067CA5">
            <w:r>
              <w:rPr>
                <w:sz w:val="16"/>
                <w:szCs w:val="16"/>
              </w:rPr>
              <w:t>0129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0FC13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332D4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1C542" w14:textId="77777777" w:rsidR="00067CA5" w:rsidRDefault="00067CA5">
            <w:r>
              <w:rPr>
                <w:sz w:val="16"/>
                <w:szCs w:val="16"/>
              </w:rPr>
              <w:t>CR to 38.141-2 updates for reference to annex F and OFDM symbol TX power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95170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61512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33624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C104C7" w14:textId="77777777" w:rsidR="00067CA5" w:rsidRDefault="00067CA5">
            <w:r>
              <w:rPr>
                <w:sz w:val="16"/>
                <w:szCs w:val="16"/>
              </w:rPr>
              <w:t>R4-2002460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E13050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076E17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173A1A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1CD7CD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7E0F027A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5CC0AE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589BAB" w14:textId="77777777" w:rsidR="00067CA5" w:rsidRDefault="00067CA5">
            <w:r>
              <w:rPr>
                <w:sz w:val="16"/>
                <w:szCs w:val="16"/>
              </w:rPr>
              <w:t>0130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8BB66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A0E73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915D0" w14:textId="77777777" w:rsidR="00067CA5" w:rsidRDefault="00067CA5">
            <w:r>
              <w:rPr>
                <w:sz w:val="16"/>
                <w:szCs w:val="16"/>
              </w:rPr>
              <w:t>CR to 38.141-2 updates for reference to annex F and OFDM symbol TX power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B6A3B4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313BE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95AAF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8AC50" w14:textId="77777777" w:rsidR="00067CA5" w:rsidRDefault="00067CA5">
            <w:r>
              <w:rPr>
                <w:sz w:val="16"/>
                <w:szCs w:val="16"/>
              </w:rPr>
              <w:t>R4-2001684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75082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483DBA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74F2BF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914BA0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3938C030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DEFBDB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70CC03" w14:textId="77777777" w:rsidR="00067CA5" w:rsidRDefault="00067CA5">
            <w:r>
              <w:rPr>
                <w:sz w:val="16"/>
                <w:szCs w:val="16"/>
              </w:rPr>
              <w:t>0131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F658E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F7E9F4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D708BD" w14:textId="77777777" w:rsidR="00067CA5" w:rsidRDefault="00067CA5">
            <w:r>
              <w:rPr>
                <w:sz w:val="16"/>
                <w:szCs w:val="16"/>
              </w:rPr>
              <w:t>CR to 38.141-2 on Correction of Receiver Spurious Emissions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76FEFF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14949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056EC0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76B7E9" w14:textId="77777777" w:rsidR="00067CA5" w:rsidRDefault="00067CA5">
            <w:r>
              <w:rPr>
                <w:sz w:val="16"/>
                <w:szCs w:val="16"/>
              </w:rPr>
              <w:t>R4-2001685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A185E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5CD39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9F064F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C1CF41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14327EDE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31C788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C07AED" w14:textId="77777777" w:rsidR="00067CA5" w:rsidRDefault="00067CA5"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38E416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301ED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DA415" w14:textId="77777777" w:rsidR="00067CA5" w:rsidRDefault="00067CA5">
            <w:r>
              <w:rPr>
                <w:sz w:val="16"/>
                <w:szCs w:val="16"/>
              </w:rPr>
              <w:t>CR to TS 38.141-2: Random data content for NR BS Test Models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4CA24F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B5AA9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D1D472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CFE517" w14:textId="77777777" w:rsidR="00067CA5" w:rsidRDefault="00067CA5">
            <w:r>
              <w:rPr>
                <w:sz w:val="16"/>
                <w:szCs w:val="16"/>
              </w:rPr>
              <w:t>R4-2002455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948EBA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45A94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838D8B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DA0D06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6FE112C3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39BC66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D8645" w14:textId="77777777" w:rsidR="00067CA5" w:rsidRDefault="00067CA5"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14F097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E9D83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D5719" w14:textId="77777777" w:rsidR="00067CA5" w:rsidRDefault="00067CA5">
            <w:r>
              <w:rPr>
                <w:sz w:val="16"/>
                <w:szCs w:val="16"/>
              </w:rPr>
              <w:t>TS 38.141-2: Editorial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932FDF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A07D64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73714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08B443" w14:textId="77777777" w:rsidR="00067CA5" w:rsidRDefault="00067CA5">
            <w:r>
              <w:rPr>
                <w:sz w:val="16"/>
                <w:szCs w:val="16"/>
              </w:rPr>
              <w:t>R4-2002461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83872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A398A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9E51F4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BAC9EB" w14:textId="77777777" w:rsidR="00067CA5" w:rsidRDefault="00067CA5">
            <w:pPr>
              <w:rPr>
                <w:sz w:val="16"/>
                <w:szCs w:val="16"/>
              </w:rPr>
            </w:pPr>
          </w:p>
        </w:tc>
      </w:tr>
    </w:tbl>
    <w:p w14:paraId="6D32402B" w14:textId="47E077CF" w:rsidR="00067CA5" w:rsidRDefault="00067CA5" w:rsidP="00067CA5">
      <w:pPr>
        <w:rPr>
          <w:rFonts w:eastAsia="Malgun Gothic"/>
        </w:rPr>
      </w:pPr>
    </w:p>
    <w:p w14:paraId="6F2D8C69" w14:textId="176C01D6" w:rsidR="00067CA5" w:rsidRDefault="00067CA5" w:rsidP="00067CA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067CA5">
        <w:rPr>
          <w:rFonts w:ascii="Arial" w:eastAsia="Malgun Gothic" w:hAnsi="Arial" w:cs="Arial"/>
          <w:b/>
          <w:bCs/>
          <w:sz w:val="24"/>
          <w:szCs w:val="24"/>
        </w:rPr>
        <w:t>RP-20040</w:t>
      </w:r>
      <w:r>
        <w:rPr>
          <w:rFonts w:ascii="Arial" w:eastAsia="Malgun Gothic" w:hAnsi="Arial" w:cs="Arial"/>
          <w:b/>
          <w:bCs/>
          <w:sz w:val="24"/>
          <w:szCs w:val="24"/>
        </w:rPr>
        <w:t>2</w:t>
      </w:r>
      <w:r w:rsidRPr="00067CA5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4" w:name="_Hlk34989870"/>
      <w:r w:rsidRPr="00067CA5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67CA5" w14:paraId="4D3DBDC7" w14:textId="77777777" w:rsidTr="00067CA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bookmarkEnd w:id="4"/>
          <w:p w14:paraId="2C9A0738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13AB96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AA74D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50D2F6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BA216E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A12863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975D58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E4CAB8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41AED6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DD383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C23BBE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7AD6D8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790E8B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67CA5" w14:paraId="0D0D7172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A665B1" w14:textId="77777777" w:rsidR="00067CA5" w:rsidRDefault="00067CA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80E72" w14:textId="77777777" w:rsidR="00067CA5" w:rsidRDefault="00067CA5">
            <w:r>
              <w:rPr>
                <w:sz w:val="16"/>
                <w:szCs w:val="16"/>
              </w:rPr>
              <w:t>0084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EE867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D6B214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7A6A14" w14:textId="77777777" w:rsidR="00067CA5" w:rsidRDefault="00067CA5">
            <w:r>
              <w:rPr>
                <w:sz w:val="16"/>
                <w:szCs w:val="16"/>
              </w:rPr>
              <w:t>CR on correction of NR UCI on PUSCH conducted performance requirements for TS 38.141-1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45FAC" w14:textId="77777777" w:rsidR="00067CA5" w:rsidRDefault="00067CA5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74498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F3F67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0377F" w14:textId="77777777" w:rsidR="00067CA5" w:rsidRDefault="00067CA5">
            <w:r>
              <w:rPr>
                <w:sz w:val="16"/>
                <w:szCs w:val="16"/>
              </w:rPr>
              <w:t>R4-2000295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FDDE54" w14:textId="77777777" w:rsidR="00067CA5" w:rsidRDefault="00067CA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46F22B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C51132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318022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4CE17992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5D4C4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03F70" w14:textId="77777777" w:rsidR="00067CA5" w:rsidRDefault="00067CA5"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0E9C87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7D603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FA0B4F" w14:textId="77777777" w:rsidR="00067CA5" w:rsidRDefault="00067CA5">
            <w:r>
              <w:rPr>
                <w:sz w:val="16"/>
                <w:szCs w:val="16"/>
              </w:rPr>
              <w:t>CR on correction of NR UCI on PUSCH conducted performance requirements for TS 38.141-1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07D7C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2AE933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0F36A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C6F197" w14:textId="77777777" w:rsidR="00067CA5" w:rsidRDefault="00067CA5">
            <w:r>
              <w:rPr>
                <w:sz w:val="16"/>
                <w:szCs w:val="16"/>
              </w:rPr>
              <w:t>R4-2000296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EFDA8" w14:textId="77777777" w:rsidR="00067CA5" w:rsidRDefault="00067CA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C5DAAA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629449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DF76E8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25CF147E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01C756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48D3EF" w14:textId="77777777" w:rsidR="00067CA5" w:rsidRDefault="00067CA5">
            <w:r>
              <w:rPr>
                <w:sz w:val="16"/>
                <w:szCs w:val="16"/>
              </w:rPr>
              <w:t>0089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73950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5E8DED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78B19" w14:textId="77777777" w:rsidR="00067CA5" w:rsidRDefault="00067CA5">
            <w:r>
              <w:rPr>
                <w:sz w:val="16"/>
                <w:szCs w:val="16"/>
              </w:rPr>
              <w:t>CR to TR 38.141-1: Corrections on rated carrier output power symbols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01B4C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3E496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52E41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C2C55" w14:textId="77777777" w:rsidR="00067CA5" w:rsidRDefault="00067CA5">
            <w:r>
              <w:rPr>
                <w:sz w:val="16"/>
                <w:szCs w:val="16"/>
              </w:rPr>
              <w:t>R4-2002459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EDA5FA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052D47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A6E53E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B55D75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5856CA5E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51E817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417B52" w14:textId="77777777" w:rsidR="00067CA5" w:rsidRDefault="00067CA5">
            <w:r>
              <w:rPr>
                <w:sz w:val="16"/>
                <w:szCs w:val="16"/>
              </w:rPr>
              <w:t>0090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24BEC5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77E6F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A2D43" w14:textId="77777777" w:rsidR="00067CA5" w:rsidRDefault="00067CA5">
            <w:r>
              <w:rPr>
                <w:sz w:val="16"/>
                <w:szCs w:val="16"/>
              </w:rPr>
              <w:t>CR to TS 38.141-1: Corrections on rated carrier output power symbols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71B03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441A5C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B404DA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2AF955" w14:textId="77777777" w:rsidR="00067CA5" w:rsidRDefault="00067CA5">
            <w:r>
              <w:rPr>
                <w:sz w:val="16"/>
                <w:szCs w:val="16"/>
              </w:rPr>
              <w:t>R4-2002529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C1F6C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E61A7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352154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4C6F4D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3101BAC7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9E597C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B9BA7" w14:textId="77777777" w:rsidR="00067CA5" w:rsidRDefault="00067CA5"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EF1296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8D1D2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62A26" w14:textId="77777777" w:rsidR="00067CA5" w:rsidRDefault="00067CA5">
            <w:r>
              <w:rPr>
                <w:sz w:val="16"/>
                <w:szCs w:val="16"/>
              </w:rPr>
              <w:t>IntraSlot frequency hopping applicability in the one OFDM symbol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0BCADE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72A967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9868C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B7031" w14:textId="77777777" w:rsidR="00067CA5" w:rsidRDefault="00067CA5">
            <w:r>
              <w:rPr>
                <w:sz w:val="16"/>
                <w:szCs w:val="16"/>
              </w:rPr>
              <w:t>R4-2001174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BDEA5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9276C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6A3F03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003BC4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0302F8FC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671F6A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CE50C" w14:textId="77777777" w:rsidR="00067CA5" w:rsidRDefault="00067CA5"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5BD866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898F21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4C92B" w14:textId="77777777" w:rsidR="00067CA5" w:rsidRDefault="00067CA5">
            <w:r>
              <w:rPr>
                <w:sz w:val="16"/>
                <w:szCs w:val="16"/>
              </w:rPr>
              <w:t>IntraSlot frequency hopping applicability in the one OFDM symbol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64AD7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D1FA3C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9D1B8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6F7ED8" w14:textId="77777777" w:rsidR="00067CA5" w:rsidRDefault="00067CA5">
            <w:r>
              <w:rPr>
                <w:sz w:val="16"/>
                <w:szCs w:val="16"/>
              </w:rPr>
              <w:t>R4-2001175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2202E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7933EB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C9827B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9F86CC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66FFA7B9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1689DB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35F47" w14:textId="77777777" w:rsidR="00067CA5" w:rsidRDefault="00067CA5"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5AE146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11EA6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818ADD" w14:textId="77777777" w:rsidR="00067CA5" w:rsidRDefault="00067CA5">
            <w:r>
              <w:rPr>
                <w:sz w:val="16"/>
                <w:szCs w:val="16"/>
              </w:rPr>
              <w:t>CR to 38.141-1 updates for OSTP calculations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921D8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421FB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84ABD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8031C" w14:textId="77777777" w:rsidR="00067CA5" w:rsidRDefault="00067CA5">
            <w:r>
              <w:rPr>
                <w:sz w:val="16"/>
                <w:szCs w:val="16"/>
              </w:rPr>
              <w:t>R4-2002456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AC29D5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D8FFD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19E548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7DC51D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5BFDE845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D25B44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43198" w14:textId="77777777" w:rsidR="00067CA5" w:rsidRDefault="00067CA5"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EF71A7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800EA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77E48D" w14:textId="77777777" w:rsidR="00067CA5" w:rsidRDefault="00067CA5">
            <w:r>
              <w:rPr>
                <w:sz w:val="16"/>
                <w:szCs w:val="16"/>
              </w:rPr>
              <w:t>CR to 38.141-1 updates for OSTP calculations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7E35F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2A676F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F08CE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1ADDC" w14:textId="77777777" w:rsidR="00067CA5" w:rsidRDefault="00067CA5">
            <w:r>
              <w:rPr>
                <w:sz w:val="16"/>
                <w:szCs w:val="16"/>
              </w:rPr>
              <w:t>R4-2001678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7C7D6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4A1A69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E3F46D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24E1FA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21DA0C92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C47E9A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39BB21" w14:textId="77777777" w:rsidR="00067CA5" w:rsidRDefault="00067CA5"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CAB04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C9A3FA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47A66" w14:textId="77777777" w:rsidR="00067CA5" w:rsidRDefault="00067CA5">
            <w:r>
              <w:rPr>
                <w:sz w:val="16"/>
                <w:szCs w:val="16"/>
              </w:rPr>
              <w:t>CR to 38.141-1 Corrections to test models, TPDR and modulation quality tests sections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866F5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29EEB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E77602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A7265D" w14:textId="77777777" w:rsidR="00067CA5" w:rsidRDefault="00067CA5">
            <w:r>
              <w:rPr>
                <w:sz w:val="16"/>
                <w:szCs w:val="16"/>
              </w:rPr>
              <w:t>R4-2001681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7662B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77C28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82B9D0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1F2BA5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4A582552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20F649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51FAB" w14:textId="77777777" w:rsidR="00067CA5" w:rsidRDefault="00067CA5"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CB219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792DCA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E8DE1" w14:textId="77777777" w:rsidR="00067CA5" w:rsidRDefault="00067CA5">
            <w:r>
              <w:rPr>
                <w:sz w:val="16"/>
                <w:szCs w:val="16"/>
              </w:rPr>
              <w:t>CR to 38.141-1 Corrections to test models, TPDR and modulation quality tests sections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F5AF01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479108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93BE51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F8FE2C" w14:textId="77777777" w:rsidR="00067CA5" w:rsidRDefault="00067CA5">
            <w:r>
              <w:rPr>
                <w:sz w:val="16"/>
                <w:szCs w:val="16"/>
              </w:rPr>
              <w:t>R4-2001682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3BA22C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C930B3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5E1E25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B7201F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55B2BDC0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9C8F62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57F37" w14:textId="77777777" w:rsidR="00067CA5" w:rsidRDefault="00067CA5">
            <w:r>
              <w:rPr>
                <w:sz w:val="16"/>
                <w:szCs w:val="16"/>
              </w:rPr>
              <w:t>0107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E27F1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EFC8D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B8950" w14:textId="77777777" w:rsidR="00067CA5" w:rsidRDefault="00067CA5">
            <w:r>
              <w:rPr>
                <w:sz w:val="16"/>
                <w:szCs w:val="16"/>
              </w:rPr>
              <w:t>CR to TS 38.141-1: Random data content for NR BS Test Models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F7E9B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D8D128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CC4FE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E3FD4" w14:textId="77777777" w:rsidR="00067CA5" w:rsidRDefault="00067CA5">
            <w:r>
              <w:rPr>
                <w:sz w:val="16"/>
                <w:szCs w:val="16"/>
              </w:rPr>
              <w:t>R4-2001724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639603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7EBD71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367569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43236C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14E03ED2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264E95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A1902E" w14:textId="77777777" w:rsidR="00067CA5" w:rsidRDefault="00067CA5"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51DAF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0AEC6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DA07F" w14:textId="77777777" w:rsidR="00067CA5" w:rsidRDefault="00067CA5">
            <w:r>
              <w:rPr>
                <w:sz w:val="16"/>
                <w:szCs w:val="16"/>
              </w:rPr>
              <w:t>CR to TS 38.141-2: Random data content for NR BS Test Models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2F550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79DB5A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0C4A4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4A337" w14:textId="77777777" w:rsidR="00067CA5" w:rsidRDefault="00067CA5">
            <w:r>
              <w:rPr>
                <w:sz w:val="16"/>
                <w:szCs w:val="16"/>
              </w:rPr>
              <w:t>R4-2001726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65471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23643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187F8F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E254E8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03019920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D6BF66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9A657" w14:textId="77777777" w:rsidR="00067CA5" w:rsidRDefault="00067CA5"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EF1BDD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CD954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FA68DF" w14:textId="77777777" w:rsidR="00067CA5" w:rsidRDefault="00067CA5">
            <w:r>
              <w:rPr>
                <w:sz w:val="16"/>
                <w:szCs w:val="16"/>
              </w:rPr>
              <w:t>CR to TS 38.141-1: OBUE Cat. B Option 2 correction for n7, Rel-15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60881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1205F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39862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89A01A" w14:textId="77777777" w:rsidR="00067CA5" w:rsidRDefault="00067CA5">
            <w:r>
              <w:rPr>
                <w:sz w:val="16"/>
                <w:szCs w:val="16"/>
              </w:rPr>
              <w:t>R4-2002458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FB746" w14:textId="77777777" w:rsidR="00067CA5" w:rsidRDefault="00067CA5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B6CA40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79E093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A953D3" w14:textId="77777777" w:rsidR="00067CA5" w:rsidRDefault="00067CA5">
            <w:pPr>
              <w:rPr>
                <w:sz w:val="16"/>
                <w:szCs w:val="16"/>
              </w:rPr>
            </w:pPr>
          </w:p>
        </w:tc>
      </w:tr>
    </w:tbl>
    <w:p w14:paraId="5F645414" w14:textId="0C935BDC" w:rsidR="00067CA5" w:rsidRDefault="00067CA5" w:rsidP="00067CA5">
      <w:pPr>
        <w:rPr>
          <w:rFonts w:eastAsia="Malgun Gothic"/>
        </w:rPr>
      </w:pPr>
    </w:p>
    <w:p w14:paraId="4B17B60D" w14:textId="60AFC00A" w:rsidR="00C3431D" w:rsidRDefault="00C3431D" w:rsidP="00C3431D">
      <w:pPr>
        <w:rPr>
          <w:rFonts w:ascii="Arial" w:eastAsia="Malgun Gothic" w:hAnsi="Arial" w:cs="Arial"/>
          <w:b/>
          <w:bCs/>
          <w:sz w:val="24"/>
          <w:szCs w:val="24"/>
        </w:rPr>
      </w:pPr>
      <w:r w:rsidRPr="00067CA5">
        <w:rPr>
          <w:rFonts w:ascii="Arial" w:eastAsia="Malgun Gothic" w:hAnsi="Arial" w:cs="Arial"/>
          <w:b/>
          <w:bCs/>
          <w:sz w:val="24"/>
          <w:szCs w:val="24"/>
        </w:rPr>
        <w:t>RP-20040</w:t>
      </w:r>
      <w:r>
        <w:rPr>
          <w:rFonts w:ascii="Arial" w:eastAsia="Malgun Gothic" w:hAnsi="Arial" w:cs="Arial"/>
          <w:b/>
          <w:bCs/>
          <w:sz w:val="24"/>
          <w:szCs w:val="24"/>
        </w:rPr>
        <w:t>1</w:t>
      </w:r>
      <w:r w:rsidRPr="00067CA5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5" w:name="_Hlk34989971"/>
      <w:r w:rsidRPr="00067CA5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  <w:bookmarkEnd w:id="5"/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3431D" w14:paraId="78E630DD" w14:textId="77777777" w:rsidTr="00C3431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860CC6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A4F6E7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A0AFC4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83E6B7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36E5A0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1421BD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5F17D0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2183B2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C60453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A0DAFE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FDF8E6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4252FD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376A009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3431D" w14:paraId="2556D12A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D85F2" w14:textId="77777777" w:rsidR="00C3431D" w:rsidRDefault="00C3431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871E7" w14:textId="77777777" w:rsidR="00C3431D" w:rsidRDefault="00C3431D">
            <w:r>
              <w:rPr>
                <w:sz w:val="16"/>
                <w:szCs w:val="16"/>
              </w:rPr>
              <w:t>0405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66E5B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45ED2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666441" w14:textId="77777777" w:rsidR="00C3431D" w:rsidRDefault="00C3431D">
            <w:r>
              <w:rPr>
                <w:sz w:val="16"/>
                <w:szCs w:val="16"/>
              </w:rPr>
              <w:t>[CR] handover requirements 38.133 R16 (Cat 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0E5FB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23BC41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9DD03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075EF" w14:textId="77777777" w:rsidR="00C3431D" w:rsidRDefault="00C3431D">
            <w:r>
              <w:rPr>
                <w:sz w:val="16"/>
                <w:szCs w:val="16"/>
              </w:rPr>
              <w:t>R4-2002286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D9345B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A5B6D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5252A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3A3D8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5F3AF8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A2F46E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87CDF8" w14:textId="77777777" w:rsidR="00C3431D" w:rsidRDefault="00C3431D">
            <w:r>
              <w:rPr>
                <w:sz w:val="16"/>
                <w:szCs w:val="16"/>
              </w:rPr>
              <w:t>0412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56ACD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0F0DCC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90FDFD" w14:textId="77777777" w:rsidR="00C3431D" w:rsidRDefault="00C3431D">
            <w:r>
              <w:rPr>
                <w:sz w:val="16"/>
                <w:szCs w:val="16"/>
              </w:rPr>
              <w:t>[CR] SCell activation delay 38.133 R16 (Cat 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C9333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7F687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95B34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CC2A5" w14:textId="77777777" w:rsidR="00C3431D" w:rsidRDefault="00C3431D">
            <w:r>
              <w:rPr>
                <w:sz w:val="16"/>
                <w:szCs w:val="16"/>
              </w:rPr>
              <w:t>R4-2002346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3E4DF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009F1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8A2E9A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2AB1C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FF6F25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A0E452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63EC63" w14:textId="77777777" w:rsidR="00C3431D" w:rsidRDefault="00C3431D">
            <w:r>
              <w:rPr>
                <w:sz w:val="16"/>
                <w:szCs w:val="16"/>
              </w:rPr>
              <w:t>0417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70808F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00CBB0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2DB54" w14:textId="77777777" w:rsidR="00C3431D" w:rsidRDefault="00C3431D">
            <w:r>
              <w:rPr>
                <w:sz w:val="16"/>
                <w:szCs w:val="16"/>
              </w:rPr>
              <w:t>Corrections to RRM Test case A.7.1.1.2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F50ECB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53D16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56FC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DEDA38" w14:textId="77777777" w:rsidR="00C3431D" w:rsidRDefault="00C3431D">
            <w:r>
              <w:rPr>
                <w:sz w:val="16"/>
                <w:szCs w:val="16"/>
              </w:rPr>
              <w:t>R4-2000083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6692E1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D7104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8597E5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21062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884DA6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BB04F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93A3E" w14:textId="77777777" w:rsidR="00C3431D" w:rsidRDefault="00C3431D">
            <w:r>
              <w:rPr>
                <w:sz w:val="16"/>
                <w:szCs w:val="16"/>
              </w:rPr>
              <w:t>0419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C01D6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F5A1D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0EF8B" w14:textId="77777777" w:rsidR="00C3431D" w:rsidRDefault="00C3431D">
            <w:r>
              <w:rPr>
                <w:sz w:val="16"/>
                <w:szCs w:val="16"/>
              </w:rPr>
              <w:t>Correction to Active UL BWP for SA intra-frequency event triggered reporting with per-UE gaps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425548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E5DF5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F75FB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EBB0D" w14:textId="77777777" w:rsidR="00C3431D" w:rsidRDefault="00C3431D">
            <w:r>
              <w:rPr>
                <w:sz w:val="16"/>
                <w:szCs w:val="16"/>
              </w:rPr>
              <w:t>R4-2000162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FAD2F0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B2CA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6C2ED3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4D24AC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C28DC5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BAE42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E8980" w14:textId="77777777" w:rsidR="00C3431D" w:rsidRDefault="00C3431D">
            <w:r>
              <w:rPr>
                <w:sz w:val="16"/>
                <w:szCs w:val="16"/>
              </w:rPr>
              <w:t>0421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7DC03A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44AE9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FA9E50" w14:textId="77777777" w:rsidR="00C3431D" w:rsidRDefault="00C3431D">
            <w:r>
              <w:rPr>
                <w:sz w:val="16"/>
                <w:szCs w:val="16"/>
              </w:rPr>
              <w:t>Correction to FR1-E-UTRA Inter-RAT cell re-selection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862D1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3BA3A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DC15C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3CD49B" w14:textId="77777777" w:rsidR="00C3431D" w:rsidRDefault="00C3431D">
            <w:r>
              <w:rPr>
                <w:sz w:val="16"/>
                <w:szCs w:val="16"/>
              </w:rPr>
              <w:t>R4-2000164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B4F934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C910E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99BBDF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C9009A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A8AA14E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9947D3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5442A" w14:textId="77777777" w:rsidR="00C3431D" w:rsidRDefault="00C3431D">
            <w:r>
              <w:rPr>
                <w:sz w:val="16"/>
                <w:szCs w:val="16"/>
              </w:rPr>
              <w:t>0423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F4E948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649D2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ACEE3" w14:textId="77777777" w:rsidR="00C3431D" w:rsidRDefault="00C3431D">
            <w:r>
              <w:rPr>
                <w:sz w:val="16"/>
                <w:szCs w:val="16"/>
              </w:rPr>
              <w:t>Removal of Time offset between PCell and PSCell in SA RRM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FACE4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E852CF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BDC0F1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FAD33" w14:textId="77777777" w:rsidR="00C3431D" w:rsidRDefault="00C3431D">
            <w:r>
              <w:rPr>
                <w:sz w:val="16"/>
                <w:szCs w:val="16"/>
              </w:rPr>
              <w:t>R4-2000167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C45A97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41D4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7354FA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8FD927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0D3E2F5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5B1C02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E3712" w14:textId="77777777" w:rsidR="00C3431D" w:rsidRDefault="00C3431D">
            <w:r>
              <w:rPr>
                <w:sz w:val="16"/>
                <w:szCs w:val="16"/>
              </w:rPr>
              <w:t>0425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A365D0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859FD8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522604" w14:textId="77777777" w:rsidR="00C3431D" w:rsidRDefault="00C3431D">
            <w:r>
              <w:rPr>
                <w:sz w:val="16"/>
                <w:szCs w:val="16"/>
              </w:rPr>
              <w:t>Correction to SRS periodicity and Offset for UL transit timing with DRx config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94DBC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7D686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DB97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1859D" w14:textId="77777777" w:rsidR="00C3431D" w:rsidRDefault="00C3431D">
            <w:r>
              <w:rPr>
                <w:sz w:val="16"/>
                <w:szCs w:val="16"/>
              </w:rPr>
              <w:t>R4-2000169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FC162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4AB548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19351D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178EF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69821D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B6B35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09C387" w14:textId="77777777" w:rsidR="00C3431D" w:rsidRDefault="00C3431D">
            <w:r>
              <w:rPr>
                <w:sz w:val="16"/>
                <w:szCs w:val="16"/>
              </w:rPr>
              <w:t>0427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9EE61D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EB8BA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1C1BD" w14:textId="77777777" w:rsidR="00C3431D" w:rsidRDefault="00C3431D">
            <w:r>
              <w:rPr>
                <w:sz w:val="16"/>
                <w:szCs w:val="16"/>
              </w:rPr>
              <w:t>Update of Test Requirements, FR2 Intra-frequency SS-RSRP accuracy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24767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A08CC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02D7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BE56D" w14:textId="77777777" w:rsidR="00C3431D" w:rsidRDefault="00C3431D">
            <w:r>
              <w:rPr>
                <w:sz w:val="16"/>
                <w:szCs w:val="16"/>
              </w:rPr>
              <w:t>R4-2000171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0D58DF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7276C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502DD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FBF950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FDF5D0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581724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CA394" w14:textId="77777777" w:rsidR="00C3431D" w:rsidRDefault="00C3431D">
            <w:r>
              <w:rPr>
                <w:sz w:val="16"/>
                <w:szCs w:val="16"/>
              </w:rPr>
              <w:t>0429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9C6D5C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C415B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41F4B" w14:textId="77777777" w:rsidR="00C3431D" w:rsidRDefault="00C3431D">
            <w:r>
              <w:rPr>
                <w:sz w:val="16"/>
                <w:szCs w:val="16"/>
              </w:rPr>
              <w:t>Update of Test requirements, FR2 Inter-frequency SS-RSRP accuracy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3154FD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65876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C6596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1E03F" w14:textId="77777777" w:rsidR="00C3431D" w:rsidRDefault="00C3431D">
            <w:r>
              <w:rPr>
                <w:sz w:val="16"/>
                <w:szCs w:val="16"/>
              </w:rPr>
              <w:t>R4-2000173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47F91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EBDBC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C1B846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C7539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E17220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00380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2024A" w14:textId="77777777" w:rsidR="00C3431D" w:rsidRDefault="00C3431D">
            <w:r>
              <w:rPr>
                <w:sz w:val="16"/>
                <w:szCs w:val="16"/>
              </w:rPr>
              <w:t>0439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CEAEFE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C2582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D7C0E4" w14:textId="77777777" w:rsidR="00C3431D" w:rsidRDefault="00C3431D">
            <w:r>
              <w:rPr>
                <w:sz w:val="16"/>
                <w:szCs w:val="16"/>
              </w:rPr>
              <w:t>CR on test cases for SA FR2 inter-frequency measurement R16 (section A.7.6.2)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0FF4C5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2E12D8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5A3E4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D16E0" w14:textId="77777777" w:rsidR="00C3431D" w:rsidRDefault="00C3431D">
            <w:r>
              <w:rPr>
                <w:sz w:val="16"/>
                <w:szCs w:val="16"/>
              </w:rPr>
              <w:t>R4-2002341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23804B" w14:textId="77777777" w:rsidR="00C3431D" w:rsidRDefault="00C3431D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D9848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C7F699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4C098D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4348BAC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80CB5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05CB49" w14:textId="77777777" w:rsidR="00C3431D" w:rsidRDefault="00C3431D">
            <w:r>
              <w:rPr>
                <w:sz w:val="16"/>
                <w:szCs w:val="16"/>
              </w:rPr>
              <w:t>0441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45A9A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4B0CB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F3655" w14:textId="77777777" w:rsidR="00C3431D" w:rsidRDefault="00C3431D">
            <w:r>
              <w:rPr>
                <w:sz w:val="16"/>
                <w:szCs w:val="16"/>
              </w:rPr>
              <w:t>Editorial corrections for 38.133 Core Part R16 (Cat 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44BDF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F808E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3998F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6D1DA" w14:textId="77777777" w:rsidR="00C3431D" w:rsidRDefault="00C3431D">
            <w:r>
              <w:rPr>
                <w:sz w:val="16"/>
                <w:szCs w:val="16"/>
              </w:rPr>
              <w:t>R4-2000510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D55EF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A6A570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259DF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2901BC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257973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DF216C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120134" w14:textId="77777777" w:rsidR="00C3431D" w:rsidRDefault="00C3431D">
            <w:r>
              <w:rPr>
                <w:sz w:val="16"/>
                <w:szCs w:val="16"/>
              </w:rPr>
              <w:t>0445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500FC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C375E6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ED4CA" w14:textId="77777777" w:rsidR="00C3431D" w:rsidRDefault="00C3431D">
            <w:r>
              <w:rPr>
                <w:sz w:val="16"/>
                <w:szCs w:val="16"/>
              </w:rPr>
              <w:t>Editorial corrections for 38.133 Perf Part R16 (Cat 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863A3B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48BAE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1F460F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CFA1F6" w14:textId="77777777" w:rsidR="00C3431D" w:rsidRDefault="00C3431D">
            <w:r>
              <w:rPr>
                <w:sz w:val="16"/>
                <w:szCs w:val="16"/>
              </w:rPr>
              <w:t>R4-2002330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854583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8A90D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0A383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1C0779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5D6CB6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50959C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854EB" w14:textId="77777777" w:rsidR="00C3431D" w:rsidRDefault="00C3431D">
            <w:r>
              <w:rPr>
                <w:sz w:val="16"/>
                <w:szCs w:val="16"/>
              </w:rPr>
              <w:t>0454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E8DA4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CB75A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12CB50" w14:textId="77777777" w:rsidR="00C3431D" w:rsidRDefault="00C3431D">
            <w:r>
              <w:rPr>
                <w:sz w:val="16"/>
                <w:szCs w:val="16"/>
              </w:rPr>
              <w:t>Editorial correction for active TCI state switching delay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EB12C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FE184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6B5A99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7F6AA8" w14:textId="77777777" w:rsidR="00C3431D" w:rsidRDefault="00C3431D">
            <w:r>
              <w:rPr>
                <w:sz w:val="16"/>
                <w:szCs w:val="16"/>
              </w:rPr>
              <w:t>R4-2000581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BAF61" w14:textId="77777777" w:rsidR="00C3431D" w:rsidRDefault="00C3431D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F42248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D422B6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44720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02230AA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4556D3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0CFE5" w14:textId="77777777" w:rsidR="00C3431D" w:rsidRDefault="00C3431D">
            <w:r>
              <w:rPr>
                <w:sz w:val="16"/>
                <w:szCs w:val="16"/>
              </w:rPr>
              <w:t>0462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D445C0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4D47C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844BC" w14:textId="77777777" w:rsidR="00C3431D" w:rsidRDefault="00C3431D">
            <w:r>
              <w:rPr>
                <w:sz w:val="16"/>
                <w:szCs w:val="16"/>
              </w:rPr>
              <w:t>Corrections for BWP switch delay R16 (Cat 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18FCD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868B74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0D521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D33B9" w14:textId="77777777" w:rsidR="00C3431D" w:rsidRDefault="00C3431D">
            <w:r>
              <w:rPr>
                <w:sz w:val="16"/>
                <w:szCs w:val="16"/>
              </w:rPr>
              <w:t>R4-2002347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606CA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F5144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ED8E65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7C99B8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0286B5A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B1B74F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D22B76" w14:textId="77777777" w:rsidR="00C3431D" w:rsidRDefault="00C3431D">
            <w:r>
              <w:rPr>
                <w:sz w:val="16"/>
                <w:szCs w:val="16"/>
              </w:rPr>
              <w:t>0464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A3EEF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D3469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074F6" w14:textId="77777777" w:rsidR="00C3431D" w:rsidRDefault="00C3431D">
            <w:r>
              <w:rPr>
                <w:sz w:val="16"/>
                <w:szCs w:val="16"/>
              </w:rPr>
              <w:t>CR for reference correction on L1-RSRP measurement period  (section 9.5.3)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3F2E2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99A90E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F77FEF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F3EBC8" w14:textId="77777777" w:rsidR="00C3431D" w:rsidRDefault="00C3431D">
            <w:r>
              <w:rPr>
                <w:sz w:val="16"/>
                <w:szCs w:val="16"/>
              </w:rPr>
              <w:t>R4-2000915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A95084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82B158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DA4B32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8388E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6E812E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AB1636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01080" w14:textId="77777777" w:rsidR="00C3431D" w:rsidRDefault="00C3431D">
            <w:r>
              <w:rPr>
                <w:sz w:val="16"/>
                <w:szCs w:val="16"/>
              </w:rPr>
              <w:t>0466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5D424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85A86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57A4E" w14:textId="77777777" w:rsidR="00C3431D" w:rsidRDefault="00C3431D">
            <w:r>
              <w:rPr>
                <w:sz w:val="16"/>
                <w:szCs w:val="16"/>
              </w:rPr>
              <w:t>CR for measurement restriction in FR2 across CCs (section 8.1.2.3, 8.1.3.3, 8.5.2.3, 8.5.3.3, 8.5.5.3, 8.5.6.3, 9.5.5.1, 9.5.5.2)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51E1F2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5D210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87EC9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D4D017" w14:textId="77777777" w:rsidR="00C3431D" w:rsidRDefault="00C3431D">
            <w:r>
              <w:rPr>
                <w:sz w:val="16"/>
                <w:szCs w:val="16"/>
              </w:rPr>
              <w:t>R4-2000917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3FF1DA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2DF675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54E489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D0235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FCC60F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29E30A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F7B62D" w14:textId="77777777" w:rsidR="00C3431D" w:rsidRDefault="00C3431D">
            <w:r>
              <w:rPr>
                <w:sz w:val="16"/>
                <w:szCs w:val="16"/>
              </w:rPr>
              <w:t>0468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49106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C6143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FBF5CB" w14:textId="77777777" w:rsidR="00C3431D" w:rsidRDefault="00C3431D">
            <w:r>
              <w:rPr>
                <w:sz w:val="16"/>
                <w:szCs w:val="16"/>
              </w:rPr>
              <w:t>CR for SSB based candidate beam detection (section 8.5.5.2)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115E44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5A1160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94BF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44200" w14:textId="77777777" w:rsidR="00C3431D" w:rsidRDefault="00C3431D">
            <w:r>
              <w:rPr>
                <w:sz w:val="16"/>
                <w:szCs w:val="16"/>
              </w:rPr>
              <w:t>R4-2000919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4AE1D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861E5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1057C5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0408A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82E396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B067A1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84500D" w14:textId="77777777" w:rsidR="00C3431D" w:rsidRDefault="00C3431D">
            <w:r>
              <w:rPr>
                <w:sz w:val="16"/>
                <w:szCs w:val="16"/>
              </w:rPr>
              <w:t>0479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FBDEB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25A6E0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7FDCA7" w14:textId="77777777" w:rsidR="00C3431D" w:rsidRDefault="00C3431D">
            <w:r>
              <w:rPr>
                <w:sz w:val="16"/>
                <w:szCs w:val="16"/>
              </w:rPr>
              <w:t>CR to 38.133 NR reporting criteria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40E77B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D3A57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40195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D9322" w14:textId="77777777" w:rsidR="00C3431D" w:rsidRDefault="00C3431D">
            <w:r>
              <w:rPr>
                <w:sz w:val="16"/>
                <w:szCs w:val="16"/>
              </w:rPr>
              <w:t>R4-2001260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F26FAB" w14:textId="77777777" w:rsidR="00C3431D" w:rsidRDefault="00C3431D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2D7AD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08D88D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683E6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DEE55D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5CEB4D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BBC85" w14:textId="77777777" w:rsidR="00C3431D" w:rsidRDefault="00C3431D">
            <w:r>
              <w:rPr>
                <w:sz w:val="16"/>
                <w:szCs w:val="16"/>
              </w:rPr>
              <w:t>0488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C0218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29535E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038A2" w14:textId="77777777" w:rsidR="00C3431D" w:rsidRDefault="00C3431D">
            <w:r>
              <w:rPr>
                <w:sz w:val="16"/>
                <w:szCs w:val="16"/>
              </w:rPr>
              <w:t>CR to TS 38.133: Corrections to FR1-FR2 event triggered test cases Annex A.5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95F84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121B6E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B30196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09AEE" w14:textId="77777777" w:rsidR="00C3431D" w:rsidRDefault="00C3431D">
            <w:r>
              <w:rPr>
                <w:sz w:val="16"/>
                <w:szCs w:val="16"/>
              </w:rPr>
              <w:t>R4-2001366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546DB9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21874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70EBD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1363F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7C9073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60FCE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3048C" w14:textId="77777777" w:rsidR="00C3431D" w:rsidRDefault="00C3431D">
            <w:r>
              <w:rPr>
                <w:sz w:val="16"/>
                <w:szCs w:val="16"/>
              </w:rPr>
              <w:t>0490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229CB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A120D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32884" w14:textId="77777777" w:rsidR="00C3431D" w:rsidRDefault="00C3431D">
            <w:r>
              <w:rPr>
                <w:sz w:val="16"/>
                <w:szCs w:val="16"/>
              </w:rPr>
              <w:t>CR to TS 38.133: Corrections to FR1-FR2 event triggered test cases Annex A.7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64375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6A629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A157C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B026F5" w14:textId="77777777" w:rsidR="00C3431D" w:rsidRDefault="00C3431D">
            <w:r>
              <w:rPr>
                <w:sz w:val="16"/>
                <w:szCs w:val="16"/>
              </w:rPr>
              <w:t>R4-2001368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D36669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0CA914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BF438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8D5A2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99BED1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2618B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8F7250" w14:textId="77777777" w:rsidR="00C3431D" w:rsidRDefault="00C3431D">
            <w:r>
              <w:rPr>
                <w:sz w:val="16"/>
                <w:szCs w:val="16"/>
              </w:rPr>
              <w:t>0492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11945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31402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B33D17" w14:textId="77777777" w:rsidR="00C3431D" w:rsidRDefault="00C3431D">
            <w:r>
              <w:rPr>
                <w:sz w:val="16"/>
                <w:szCs w:val="16"/>
              </w:rPr>
              <w:t>CR to TS 38.133: Clarifications to AoA setup and AoA cell assignement Annex A.5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B4B37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1614B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BE3DE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9C7F3" w14:textId="77777777" w:rsidR="00C3431D" w:rsidRDefault="00C3431D">
            <w:r>
              <w:rPr>
                <w:sz w:val="16"/>
                <w:szCs w:val="16"/>
              </w:rPr>
              <w:t>R4-2001370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86083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7B540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52E07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79115D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C9C0CDE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E41A39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EC862" w14:textId="77777777" w:rsidR="00C3431D" w:rsidRDefault="00C3431D">
            <w:r>
              <w:rPr>
                <w:sz w:val="16"/>
                <w:szCs w:val="16"/>
              </w:rPr>
              <w:t>0494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A42FA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182F8A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475E3" w14:textId="77777777" w:rsidR="00C3431D" w:rsidRDefault="00C3431D">
            <w:r>
              <w:rPr>
                <w:sz w:val="16"/>
                <w:szCs w:val="16"/>
              </w:rPr>
              <w:t>CR to TS 38.133: Clarifications to AoA setup Annex A.8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B4B26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EC7CB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D3B287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4C195" w14:textId="77777777" w:rsidR="00C3431D" w:rsidRDefault="00C3431D">
            <w:r>
              <w:rPr>
                <w:sz w:val="16"/>
                <w:szCs w:val="16"/>
              </w:rPr>
              <w:t>R4-2001372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33311F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02A61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96CD5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4F5C7E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CB41F3C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A65D6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92152" w14:textId="77777777" w:rsidR="00C3431D" w:rsidRDefault="00C3431D">
            <w:r>
              <w:rPr>
                <w:sz w:val="16"/>
                <w:szCs w:val="16"/>
              </w:rPr>
              <w:t>0496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604F89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80147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B5D7B5" w14:textId="77777777" w:rsidR="00C3431D" w:rsidRDefault="00C3431D">
            <w:r>
              <w:rPr>
                <w:sz w:val="16"/>
                <w:szCs w:val="16"/>
              </w:rPr>
              <w:t>CR to TS 38.133: Addition of TC A.4.7.2.2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212F92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AAE55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6ED8DA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22B91" w14:textId="77777777" w:rsidR="00C3431D" w:rsidRDefault="00C3431D">
            <w:r>
              <w:rPr>
                <w:sz w:val="16"/>
                <w:szCs w:val="16"/>
              </w:rPr>
              <w:t>R4-2001374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CE23A2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9BC0B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EFC2B2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0CF231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A8F498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1F2E0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362F8B" w14:textId="77777777" w:rsidR="00C3431D" w:rsidRDefault="00C3431D">
            <w:r>
              <w:rPr>
                <w:sz w:val="16"/>
                <w:szCs w:val="16"/>
              </w:rPr>
              <w:t>0500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AAF47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31116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327BF" w14:textId="77777777" w:rsidR="00C3431D" w:rsidRDefault="00C3431D">
            <w:r>
              <w:rPr>
                <w:sz w:val="16"/>
                <w:szCs w:val="16"/>
              </w:rPr>
              <w:t>Editorial correction of EN-DC FR1 L1-RSRP measurement for beam reporting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8B16A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FAFFFC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3B1D2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AE46B" w14:textId="77777777" w:rsidR="00C3431D" w:rsidRDefault="00C3431D">
            <w:r>
              <w:rPr>
                <w:sz w:val="16"/>
                <w:szCs w:val="16"/>
              </w:rPr>
              <w:t>R4-2001397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79C8FF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09650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332CF6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50D886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2F5459E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046009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5289E" w14:textId="77777777" w:rsidR="00C3431D" w:rsidRDefault="00C3431D">
            <w:r>
              <w:rPr>
                <w:sz w:val="16"/>
                <w:szCs w:val="16"/>
              </w:rPr>
              <w:t>0502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3E5B9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0F07C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3670E2" w14:textId="77777777" w:rsidR="00C3431D" w:rsidRDefault="00C3431D">
            <w:r>
              <w:rPr>
                <w:sz w:val="16"/>
                <w:szCs w:val="16"/>
              </w:rPr>
              <w:t>Editorial correction of NR SA FR1 L1-RSRP measurement for beam reporting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54B8C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7FEB3E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0518A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4CE75" w14:textId="77777777" w:rsidR="00C3431D" w:rsidRDefault="00C3431D">
            <w:r>
              <w:rPr>
                <w:sz w:val="16"/>
                <w:szCs w:val="16"/>
              </w:rPr>
              <w:t>R4-2001399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A1489B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B1D94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5A843E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90115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BDCB0C2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7C752D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7EA5C" w14:textId="77777777" w:rsidR="00C3431D" w:rsidRDefault="00C3431D">
            <w:r>
              <w:rPr>
                <w:sz w:val="16"/>
                <w:szCs w:val="16"/>
              </w:rPr>
              <w:t>0509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69FF1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2B631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D4673F" w14:textId="77777777" w:rsidR="00C3431D" w:rsidRDefault="00C3431D">
            <w:r>
              <w:rPr>
                <w:sz w:val="16"/>
                <w:szCs w:val="16"/>
              </w:rPr>
              <w:t>CR on removing one-shot timing adjustment requirements (Cat 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898FAA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933F1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2A6D74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B5F13B" w14:textId="77777777" w:rsidR="00C3431D" w:rsidRDefault="00C3431D">
            <w:r>
              <w:rPr>
                <w:sz w:val="16"/>
                <w:szCs w:val="16"/>
              </w:rPr>
              <w:t>R4-2001569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F42219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D05BA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619919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3B168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040A59C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75C949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7C1F2" w14:textId="77777777" w:rsidR="00C3431D" w:rsidRDefault="00C3431D">
            <w:r>
              <w:rPr>
                <w:sz w:val="16"/>
                <w:szCs w:val="16"/>
              </w:rPr>
              <w:t>0510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8453E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A53DAF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C1441" w14:textId="77777777" w:rsidR="00C3431D" w:rsidRDefault="00C3431D">
            <w:r>
              <w:rPr>
                <w:sz w:val="16"/>
                <w:szCs w:val="16"/>
              </w:rPr>
              <w:t>CR on inter-band EN-DC and NE-DC synchronous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1C580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6288B5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34CF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4D5975" w14:textId="77777777" w:rsidR="00C3431D" w:rsidRDefault="00C3431D">
            <w:r>
              <w:rPr>
                <w:sz w:val="16"/>
                <w:szCs w:val="16"/>
              </w:rPr>
              <w:t>R4-2001570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DA549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6ABBCE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B3C95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3F0F7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2FC4959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1E550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08AB0" w14:textId="77777777" w:rsidR="00C3431D" w:rsidRDefault="00C3431D">
            <w:r>
              <w:rPr>
                <w:sz w:val="16"/>
                <w:szCs w:val="16"/>
              </w:rPr>
              <w:t>0516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5751A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2A4740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C562B" w14:textId="77777777" w:rsidR="00C3431D" w:rsidRDefault="00C3431D">
            <w:r>
              <w:rPr>
                <w:sz w:val="16"/>
                <w:szCs w:val="16"/>
              </w:rPr>
              <w:t>Correction to BWP switching delay_r16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26306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DA7E2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E669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362E3" w14:textId="77777777" w:rsidR="00C3431D" w:rsidRDefault="00C3431D">
            <w:r>
              <w:rPr>
                <w:sz w:val="16"/>
                <w:szCs w:val="16"/>
              </w:rPr>
              <w:t>R4-2001587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A56DBD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6FCC3F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FB4588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A75888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6D8B360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96C38F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911D4" w14:textId="77777777" w:rsidR="00C3431D" w:rsidRDefault="00C3431D">
            <w:r>
              <w:rPr>
                <w:sz w:val="16"/>
                <w:szCs w:val="16"/>
              </w:rPr>
              <w:t>0518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DB36D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294C63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47278" w14:textId="77777777" w:rsidR="00C3431D" w:rsidRDefault="00C3431D">
            <w:r>
              <w:rPr>
                <w:sz w:val="16"/>
                <w:szCs w:val="16"/>
              </w:rPr>
              <w:t>Correction to inter-RAT measurement on LTE serving carrrier_r16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882CD9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2D7712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3DB924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47E7C" w14:textId="77777777" w:rsidR="00C3431D" w:rsidRDefault="00C3431D">
            <w:r>
              <w:rPr>
                <w:sz w:val="16"/>
                <w:szCs w:val="16"/>
              </w:rPr>
              <w:t>R4-2001589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A51DCF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7561F8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3C43C7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011D9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9BD3365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661FF9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572D8" w14:textId="77777777" w:rsidR="00C3431D" w:rsidRDefault="00C3431D">
            <w:r>
              <w:rPr>
                <w:sz w:val="16"/>
                <w:szCs w:val="16"/>
              </w:rPr>
              <w:t>0520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384B6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71575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BF0418" w14:textId="77777777" w:rsidR="00C3431D" w:rsidRDefault="00C3431D">
            <w:r>
              <w:rPr>
                <w:sz w:val="16"/>
                <w:szCs w:val="16"/>
              </w:rPr>
              <w:t>Correction to configurations for TRS_r16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0CD759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E47E0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082E59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6DB3B" w14:textId="77777777" w:rsidR="00C3431D" w:rsidRDefault="00C3431D">
            <w:r>
              <w:rPr>
                <w:sz w:val="16"/>
                <w:szCs w:val="16"/>
              </w:rPr>
              <w:t>R4-2001593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54A89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B95D6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405CD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3718BE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73402C7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69ABFF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F8043E" w14:textId="77777777" w:rsidR="00C3431D" w:rsidRDefault="00C3431D">
            <w:r>
              <w:rPr>
                <w:sz w:val="16"/>
                <w:szCs w:val="16"/>
              </w:rPr>
              <w:t>0522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7979D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03AC1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AB3FD" w14:textId="77777777" w:rsidR="00C3431D" w:rsidRDefault="00C3431D">
            <w:r>
              <w:rPr>
                <w:sz w:val="16"/>
                <w:szCs w:val="16"/>
              </w:rPr>
              <w:t>Correction to FR1 SA inter-RAT measurement TCs_r16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C7BB63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CB3EF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3FB21C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A0D7A8" w14:textId="77777777" w:rsidR="00C3431D" w:rsidRDefault="00C3431D">
            <w:r>
              <w:rPr>
                <w:sz w:val="16"/>
                <w:szCs w:val="16"/>
              </w:rPr>
              <w:t>R4-2001595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E08B1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0652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D4CCB4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BDD8D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71B3D48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5B43E3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85320" w14:textId="77777777" w:rsidR="00C3431D" w:rsidRDefault="00C3431D">
            <w:r>
              <w:rPr>
                <w:sz w:val="16"/>
                <w:szCs w:val="16"/>
              </w:rPr>
              <w:t>0524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9CF9C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E7D78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050B8" w14:textId="77777777" w:rsidR="00C3431D" w:rsidRDefault="00C3431D">
            <w:r>
              <w:rPr>
                <w:sz w:val="16"/>
                <w:szCs w:val="16"/>
              </w:rPr>
              <w:t>Correction to interruption TCs_r16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D55A71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B7258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5E9D3F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C3365A" w14:textId="77777777" w:rsidR="00C3431D" w:rsidRDefault="00C3431D">
            <w:r>
              <w:rPr>
                <w:sz w:val="16"/>
                <w:szCs w:val="16"/>
              </w:rPr>
              <w:t>R4-2001597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90AF1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F576ED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E01E7D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E8AA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D73DD59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0AC799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82D9E" w14:textId="77777777" w:rsidR="00C3431D" w:rsidRDefault="00C3431D">
            <w:r>
              <w:rPr>
                <w:sz w:val="16"/>
                <w:szCs w:val="16"/>
              </w:rPr>
              <w:t>0526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AFC1C" w14:textId="77777777" w:rsidR="00C3431D" w:rsidRDefault="00C3431D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6A5B9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08518" w14:textId="77777777" w:rsidR="00C3431D" w:rsidRDefault="00C3431D">
            <w:r>
              <w:rPr>
                <w:sz w:val="16"/>
                <w:szCs w:val="16"/>
              </w:rPr>
              <w:t>CR on test cases for SA FR2 inter-frequency measurement R15 (section A.7.6.2)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ED038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6E0C5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F992C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F9788" w14:textId="77777777" w:rsidR="00C3431D" w:rsidRDefault="00C3431D">
            <w:r>
              <w:rPr>
                <w:sz w:val="16"/>
                <w:szCs w:val="16"/>
              </w:rPr>
              <w:t>R4-2002340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E516B1" w14:textId="77777777" w:rsidR="00C3431D" w:rsidRDefault="00C3431D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47FC8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C702AF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BEC40C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7F1FE7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FF62C6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CE553" w14:textId="77777777" w:rsidR="00C3431D" w:rsidRDefault="00C3431D">
            <w:r>
              <w:rPr>
                <w:sz w:val="16"/>
                <w:szCs w:val="16"/>
              </w:rPr>
              <w:t>0528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67F1D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7584D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33080" w14:textId="77777777" w:rsidR="00C3431D" w:rsidRDefault="00C3431D">
            <w:r>
              <w:rPr>
                <w:sz w:val="16"/>
                <w:szCs w:val="16"/>
              </w:rPr>
              <w:t>Correction to RF channels configuration_r16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896FC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751E63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B7177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DCB03B" w14:textId="77777777" w:rsidR="00C3431D" w:rsidRDefault="00C3431D">
            <w:r>
              <w:rPr>
                <w:sz w:val="16"/>
                <w:szCs w:val="16"/>
              </w:rPr>
              <w:t>R4-2001601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1A4A4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62648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2777E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302B17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58C12AA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BB6D9A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686F09" w14:textId="77777777" w:rsidR="00C3431D" w:rsidRDefault="00C3431D">
            <w:r>
              <w:rPr>
                <w:sz w:val="16"/>
                <w:szCs w:val="16"/>
              </w:rPr>
              <w:t>0530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867B0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EA65B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0953F" w14:textId="77777777" w:rsidR="00C3431D" w:rsidRDefault="00C3431D">
            <w:r>
              <w:rPr>
                <w:sz w:val="16"/>
                <w:szCs w:val="16"/>
              </w:rPr>
              <w:t>Correction to RRC release with redirection TCs_r16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A87D3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97FBE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690EA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22246" w14:textId="77777777" w:rsidR="00C3431D" w:rsidRDefault="00C3431D">
            <w:r>
              <w:rPr>
                <w:sz w:val="16"/>
                <w:szCs w:val="16"/>
              </w:rPr>
              <w:t>R4-2001603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992EC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64A1D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362754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8FB7D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B502D98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B4C4A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8D353" w14:textId="77777777" w:rsidR="00C3431D" w:rsidRDefault="00C3431D">
            <w:r>
              <w:rPr>
                <w:sz w:val="16"/>
                <w:szCs w:val="16"/>
              </w:rPr>
              <w:t>0532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FFC16A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BC411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8DA1BB" w14:textId="77777777" w:rsidR="00C3431D" w:rsidRDefault="00C3431D">
            <w:r>
              <w:rPr>
                <w:sz w:val="16"/>
                <w:szCs w:val="16"/>
              </w:rPr>
              <w:t>Correction to UL reconfiguration delay TCs_r16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26FCF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808C0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4A291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D4EF8" w14:textId="77777777" w:rsidR="00C3431D" w:rsidRDefault="00C3431D">
            <w:r>
              <w:rPr>
                <w:sz w:val="16"/>
                <w:szCs w:val="16"/>
              </w:rPr>
              <w:t>R4-2001605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B6613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7A28C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639ED0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D0761E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25C854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F2121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AD999B" w14:textId="77777777" w:rsidR="00C3431D" w:rsidRDefault="00C3431D">
            <w:r>
              <w:rPr>
                <w:sz w:val="16"/>
                <w:szCs w:val="16"/>
              </w:rPr>
              <w:t>0538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ABCA2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5346DA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D1F549" w14:textId="77777777" w:rsidR="00C3431D" w:rsidRDefault="00C3431D">
            <w:r>
              <w:rPr>
                <w:sz w:val="16"/>
                <w:szCs w:val="16"/>
              </w:rPr>
              <w:t>CR on SSB RLM test cases EN-DC 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BB987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C938DF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97B222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98424" w14:textId="77777777" w:rsidR="00C3431D" w:rsidRDefault="00C3431D">
            <w:r>
              <w:rPr>
                <w:sz w:val="16"/>
                <w:szCs w:val="16"/>
              </w:rPr>
              <w:t>R4-2001614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6F1EFD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49571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E5FF79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867C5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D38F8C7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71915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19850" w14:textId="77777777" w:rsidR="00C3431D" w:rsidRDefault="00C3431D">
            <w:r>
              <w:rPr>
                <w:sz w:val="16"/>
                <w:szCs w:val="16"/>
              </w:rPr>
              <w:t>0540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9D2082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F50733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21FF9F" w14:textId="77777777" w:rsidR="00C3431D" w:rsidRDefault="00C3431D">
            <w:r>
              <w:rPr>
                <w:sz w:val="16"/>
                <w:szCs w:val="16"/>
              </w:rPr>
              <w:t>CR on SSB RLM test cases SA 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587DA2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D887E5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22013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56878" w14:textId="77777777" w:rsidR="00C3431D" w:rsidRDefault="00C3431D">
            <w:r>
              <w:rPr>
                <w:sz w:val="16"/>
                <w:szCs w:val="16"/>
              </w:rPr>
              <w:t>R4-2001616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B5AF32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0EBE5A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A9241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DB46D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1D6804B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ACA1E4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B7920" w14:textId="77777777" w:rsidR="00C3431D" w:rsidRDefault="00C3431D">
            <w:r>
              <w:rPr>
                <w:sz w:val="16"/>
                <w:szCs w:val="16"/>
              </w:rPr>
              <w:t>0542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F29D89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2739A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9A4D3" w14:textId="77777777" w:rsidR="00C3431D" w:rsidRDefault="00C3431D">
            <w:r>
              <w:rPr>
                <w:sz w:val="16"/>
                <w:szCs w:val="16"/>
              </w:rPr>
              <w:t>CR on cell reselection test cases for FR2 SA 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5103D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CC8FB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A71056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A9433" w14:textId="77777777" w:rsidR="00C3431D" w:rsidRDefault="00C3431D">
            <w:r>
              <w:rPr>
                <w:sz w:val="16"/>
                <w:szCs w:val="16"/>
              </w:rPr>
              <w:t>R4-2001618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4442B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37DEB7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67FC0F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3D7C4D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BEE17A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04B3C7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71E722" w14:textId="77777777" w:rsidR="00C3431D" w:rsidRDefault="00C3431D">
            <w:r>
              <w:rPr>
                <w:sz w:val="16"/>
                <w:szCs w:val="16"/>
              </w:rPr>
              <w:t>0544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CD75A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E3C8F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8621E0" w14:textId="77777777" w:rsidR="00C3431D" w:rsidRDefault="00C3431D">
            <w:r>
              <w:rPr>
                <w:sz w:val="16"/>
                <w:szCs w:val="16"/>
              </w:rPr>
              <w:t>OCNG pattern for TDM-ed SSB 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E65BF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1FBEB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A54A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1EE5FD" w14:textId="77777777" w:rsidR="00C3431D" w:rsidRDefault="00C3431D">
            <w:r>
              <w:rPr>
                <w:sz w:val="16"/>
                <w:szCs w:val="16"/>
              </w:rPr>
              <w:t>R4-2001620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9C16D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E340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8E2086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82687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B1E23E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0F83FF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78501" w14:textId="77777777" w:rsidR="00C3431D" w:rsidRDefault="00C3431D">
            <w:r>
              <w:rPr>
                <w:sz w:val="16"/>
                <w:szCs w:val="16"/>
              </w:rPr>
              <w:t>0564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6807C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BD81B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DE7373" w14:textId="77777777" w:rsidR="00C3431D" w:rsidRDefault="00C3431D">
            <w:r>
              <w:rPr>
                <w:sz w:val="16"/>
                <w:szCs w:val="16"/>
              </w:rPr>
              <w:t>NR editorial correction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FFF558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740078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42CAB9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67C77E" w14:textId="77777777" w:rsidR="00C3431D" w:rsidRDefault="00C3431D">
            <w:r>
              <w:rPr>
                <w:sz w:val="16"/>
                <w:szCs w:val="16"/>
              </w:rPr>
              <w:t>R4-2001926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CEDA9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651C6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4BE9A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4E910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6DF290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53A8B6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7C21A9" w14:textId="77777777" w:rsidR="00C3431D" w:rsidRDefault="00C3431D">
            <w:r>
              <w:rPr>
                <w:sz w:val="16"/>
                <w:szCs w:val="16"/>
              </w:rPr>
              <w:t>0578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43E8B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00E93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BDA19" w14:textId="77777777" w:rsidR="00C3431D" w:rsidRDefault="00C3431D">
            <w:r>
              <w:rPr>
                <w:sz w:val="16"/>
                <w:szCs w:val="16"/>
              </w:rPr>
              <w:t>CR 38.133 (8.3.2) Correction of error in Rel-16 SCell activation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AA981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58B17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25A0F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9BD7C6" w14:textId="77777777" w:rsidR="00C3431D" w:rsidRDefault="00C3431D">
            <w:r>
              <w:rPr>
                <w:sz w:val="16"/>
                <w:szCs w:val="16"/>
              </w:rPr>
              <w:t>R4-2002080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B1B6CC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BE9137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D5D468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42630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68E39C8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354DE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978E4" w14:textId="77777777" w:rsidR="00C3431D" w:rsidRDefault="00C3431D">
            <w:r>
              <w:rPr>
                <w:sz w:val="16"/>
                <w:szCs w:val="16"/>
              </w:rPr>
              <w:t>0580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FBFF5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40107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86074" w14:textId="77777777" w:rsidR="00C3431D" w:rsidRDefault="00C3431D">
            <w:r>
              <w:rPr>
                <w:sz w:val="16"/>
                <w:szCs w:val="16"/>
              </w:rPr>
              <w:t>CR 38.133 (8.11) Corrections to PSCell change delay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99262B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A2C45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11514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27B14" w14:textId="77777777" w:rsidR="00C3431D" w:rsidRDefault="00C3431D">
            <w:r>
              <w:rPr>
                <w:sz w:val="16"/>
                <w:szCs w:val="16"/>
              </w:rPr>
              <w:t>R4-2002083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E88DCD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4BBA8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EFC8C4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F5CB89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9C7478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4BA6F6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12E7D" w14:textId="77777777" w:rsidR="00C3431D" w:rsidRDefault="00C3431D">
            <w:r>
              <w:rPr>
                <w:sz w:val="16"/>
                <w:szCs w:val="16"/>
              </w:rPr>
              <w:t>0585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716CD1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86DFC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03124" w14:textId="77777777" w:rsidR="00C3431D" w:rsidRDefault="00C3431D">
            <w:r>
              <w:rPr>
                <w:sz w:val="16"/>
                <w:szCs w:val="16"/>
              </w:rPr>
              <w:t>CR on TCI state switch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A0EB1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26341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6B557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7A6D7" w14:textId="77777777" w:rsidR="00C3431D" w:rsidRDefault="00C3431D">
            <w:r>
              <w:rPr>
                <w:sz w:val="16"/>
                <w:szCs w:val="16"/>
              </w:rPr>
              <w:t>R4-2002327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876F2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810E1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1C8850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A6599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656CBF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10BC51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5764D" w14:textId="77777777" w:rsidR="00C3431D" w:rsidRDefault="00C3431D">
            <w:r>
              <w:rPr>
                <w:sz w:val="16"/>
                <w:szCs w:val="16"/>
              </w:rPr>
              <w:t>0587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819A8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CDF8E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0913CA" w14:textId="77777777" w:rsidR="00C3431D" w:rsidRDefault="00C3431D">
            <w:r>
              <w:rPr>
                <w:sz w:val="16"/>
                <w:szCs w:val="16"/>
              </w:rPr>
              <w:t>PRACH configurations in FR1 SSB based RLM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9265D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51B2E6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48F7B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5449B4" w14:textId="77777777" w:rsidR="00C3431D" w:rsidRDefault="00C3431D">
            <w:r>
              <w:rPr>
                <w:sz w:val="16"/>
                <w:szCs w:val="16"/>
              </w:rPr>
              <w:t>R4-2002332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9C3B9C" w14:textId="77777777" w:rsidR="00C3431D" w:rsidRDefault="00C3431D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7928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AC5FF6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EA5F4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4EAC15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DC799D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22133" w14:textId="77777777" w:rsidR="00C3431D" w:rsidRDefault="00C3431D">
            <w:r>
              <w:rPr>
                <w:sz w:val="16"/>
                <w:szCs w:val="16"/>
              </w:rPr>
              <w:t>0589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307EF6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83909E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4FAA6E" w14:textId="77777777" w:rsidR="00C3431D" w:rsidRDefault="00C3431D">
            <w:r>
              <w:rPr>
                <w:sz w:val="16"/>
                <w:szCs w:val="16"/>
              </w:rPr>
              <w:t>PRACH configurations in FR1 SSB based BFR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A1E2A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43A27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7BE9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885BB5" w14:textId="77777777" w:rsidR="00C3431D" w:rsidRDefault="00C3431D">
            <w:r>
              <w:rPr>
                <w:sz w:val="16"/>
                <w:szCs w:val="16"/>
              </w:rPr>
              <w:t>R4-2002334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32451" w14:textId="77777777" w:rsidR="00C3431D" w:rsidRDefault="00C3431D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05110A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6B8FC3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771198" w14:textId="77777777" w:rsidR="00C3431D" w:rsidRDefault="00C3431D">
            <w:pPr>
              <w:rPr>
                <w:sz w:val="16"/>
                <w:szCs w:val="16"/>
              </w:rPr>
            </w:pPr>
          </w:p>
        </w:tc>
      </w:tr>
    </w:tbl>
    <w:p w14:paraId="0C37D0F4" w14:textId="477F8D37" w:rsidR="00C3431D" w:rsidRDefault="00C3431D" w:rsidP="00067CA5">
      <w:pPr>
        <w:rPr>
          <w:rFonts w:eastAsia="Malgun Gothic"/>
        </w:rPr>
      </w:pPr>
    </w:p>
    <w:p w14:paraId="03594ECD" w14:textId="3FDC37D4" w:rsidR="00C3431D" w:rsidRPr="00C3431D" w:rsidRDefault="00C3431D" w:rsidP="00067CA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C3431D">
        <w:rPr>
          <w:rFonts w:ascii="Arial" w:eastAsia="Malgun Gothic" w:hAnsi="Arial" w:cs="Arial"/>
          <w:b/>
          <w:bCs/>
          <w:sz w:val="24"/>
          <w:szCs w:val="24"/>
        </w:rPr>
        <w:t>RP-200400</w:t>
      </w:r>
      <w:r w:rsidRPr="00C3431D">
        <w:rPr>
          <w:rFonts w:ascii="Arial" w:eastAsia="Malgun Gothic" w:hAnsi="Arial" w:cs="Arial"/>
          <w:b/>
          <w:bCs/>
          <w:sz w:val="24"/>
          <w:szCs w:val="24"/>
        </w:rPr>
        <w:tab/>
        <w:t>RAN4 CRs for Maintenance for closed WIs/SIs for REL-15 and earlier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3431D" w14:paraId="6C600BC3" w14:textId="77777777" w:rsidTr="00C3431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3B1629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CDDE93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E08E06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B54B75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1C81BA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A97538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02A51C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84ECC0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7B69D3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97A8F5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3988A8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3C8413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2A3AE3C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3431D" w14:paraId="38843E2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B01B1F" w14:textId="77777777" w:rsidR="00C3431D" w:rsidRDefault="00C3431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D41A9" w14:textId="77777777" w:rsidR="00C3431D" w:rsidRDefault="00C3431D">
            <w:r>
              <w:rPr>
                <w:sz w:val="16"/>
                <w:szCs w:val="16"/>
              </w:rPr>
              <w:t>0404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CE297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AD6770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661073" w14:textId="77777777" w:rsidR="00C3431D" w:rsidRDefault="00C3431D">
            <w:r>
              <w:rPr>
                <w:sz w:val="16"/>
                <w:szCs w:val="16"/>
              </w:rPr>
              <w:t>[CR] handover requirements 38.133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1E0AC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4F89B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22F25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77A4F" w14:textId="77777777" w:rsidR="00C3431D" w:rsidRDefault="00C3431D">
            <w:r>
              <w:rPr>
                <w:sz w:val="16"/>
                <w:szCs w:val="16"/>
              </w:rPr>
              <w:t>R4-2002205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BD056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145074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5F4A7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B93072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533E82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508B73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02973D" w14:textId="77777777" w:rsidR="00C3431D" w:rsidRDefault="00C3431D">
            <w:r>
              <w:rPr>
                <w:sz w:val="16"/>
                <w:szCs w:val="16"/>
              </w:rPr>
              <w:t>0411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0DE8B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165D19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FE89C9" w14:textId="77777777" w:rsidR="00C3431D" w:rsidRDefault="00C3431D">
            <w:r>
              <w:rPr>
                <w:sz w:val="16"/>
                <w:szCs w:val="16"/>
              </w:rPr>
              <w:t>[CR] SCell activation delay 38.133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8A7AD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4598E0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69B2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79D49E" w14:textId="77777777" w:rsidR="00C3431D" w:rsidRDefault="00C3431D">
            <w:r>
              <w:rPr>
                <w:sz w:val="16"/>
                <w:szCs w:val="16"/>
              </w:rPr>
              <w:t>R4-2002209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EA1DE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F48DDA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F2B39F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E1A2E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4CB286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5D6D9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4222C1" w14:textId="77777777" w:rsidR="00C3431D" w:rsidRDefault="00C3431D">
            <w:r>
              <w:rPr>
                <w:sz w:val="16"/>
                <w:szCs w:val="16"/>
              </w:rPr>
              <w:t>0416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C2B57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791A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BA6D5" w14:textId="77777777" w:rsidR="00C3431D" w:rsidRDefault="00C3431D">
            <w:r>
              <w:rPr>
                <w:sz w:val="16"/>
                <w:szCs w:val="16"/>
              </w:rPr>
              <w:t>Corrections to RRM Test case A.7.1.1.2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C1A44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4850DB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2DD92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0ACED4" w14:textId="77777777" w:rsidR="00C3431D" w:rsidRDefault="00C3431D">
            <w:r>
              <w:rPr>
                <w:sz w:val="16"/>
                <w:szCs w:val="16"/>
              </w:rPr>
              <w:t>R4-2000082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D7BF8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9DAF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D14784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13F0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137B86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DB1C11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09EAD" w14:textId="77777777" w:rsidR="00C3431D" w:rsidRDefault="00C3431D">
            <w:r>
              <w:rPr>
                <w:sz w:val="16"/>
                <w:szCs w:val="16"/>
              </w:rPr>
              <w:t>0418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643F44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C0D8A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002819" w14:textId="77777777" w:rsidR="00C3431D" w:rsidRDefault="00C3431D">
            <w:r>
              <w:rPr>
                <w:sz w:val="16"/>
                <w:szCs w:val="16"/>
              </w:rPr>
              <w:t>Correction to Active UL BWP for SA intra-frequency event triggered reporting with per-UE gaps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F0D12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511AD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340525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63A7B" w14:textId="77777777" w:rsidR="00C3431D" w:rsidRDefault="00C3431D">
            <w:r>
              <w:rPr>
                <w:sz w:val="16"/>
                <w:szCs w:val="16"/>
              </w:rPr>
              <w:t>R4-2000161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E3297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77D48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2E165E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1CB42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C309520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AF4EE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83254E" w14:textId="77777777" w:rsidR="00C3431D" w:rsidRDefault="00C3431D">
            <w:r>
              <w:rPr>
                <w:sz w:val="16"/>
                <w:szCs w:val="16"/>
              </w:rPr>
              <w:t>0420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AE8D1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027EB4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C3A4FF" w14:textId="77777777" w:rsidR="00C3431D" w:rsidRDefault="00C3431D">
            <w:r>
              <w:rPr>
                <w:sz w:val="16"/>
                <w:szCs w:val="16"/>
              </w:rPr>
              <w:t>Correction to FR1-E-UTRA Inter-RAT cell re-selection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9D89CD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C5C08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38197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2F39CD" w14:textId="77777777" w:rsidR="00C3431D" w:rsidRDefault="00C3431D">
            <w:r>
              <w:rPr>
                <w:sz w:val="16"/>
                <w:szCs w:val="16"/>
              </w:rPr>
              <w:t>R4-2000163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C92CEF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DC74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62012D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D3D8C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D989768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D5BAFF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73C8B0" w14:textId="77777777" w:rsidR="00C3431D" w:rsidRDefault="00C3431D">
            <w:r>
              <w:rPr>
                <w:sz w:val="16"/>
                <w:szCs w:val="16"/>
              </w:rPr>
              <w:t>0422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E6F21D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304C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3AE949" w14:textId="77777777" w:rsidR="00C3431D" w:rsidRDefault="00C3431D">
            <w:r>
              <w:rPr>
                <w:sz w:val="16"/>
                <w:szCs w:val="16"/>
              </w:rPr>
              <w:t>Removal of Time offset between PCell and PSCell in SA RRM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468B2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1309C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B29022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062C9" w14:textId="77777777" w:rsidR="00C3431D" w:rsidRDefault="00C3431D">
            <w:r>
              <w:rPr>
                <w:sz w:val="16"/>
                <w:szCs w:val="16"/>
              </w:rPr>
              <w:t>R4-2000166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EA8B5E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F16087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10EA8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02A59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53EC9B8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F55809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F1070" w14:textId="77777777" w:rsidR="00C3431D" w:rsidRDefault="00C3431D">
            <w:r>
              <w:rPr>
                <w:sz w:val="16"/>
                <w:szCs w:val="16"/>
              </w:rPr>
              <w:t>0424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650E2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9D0C8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0B6AF7" w14:textId="77777777" w:rsidR="00C3431D" w:rsidRDefault="00C3431D">
            <w:r>
              <w:rPr>
                <w:sz w:val="16"/>
                <w:szCs w:val="16"/>
              </w:rPr>
              <w:t>Correction to SRS periodicity and Offset for UL transit timing with DRx config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34531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2633C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B5C6FE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FE215" w14:textId="77777777" w:rsidR="00C3431D" w:rsidRDefault="00C3431D">
            <w:r>
              <w:rPr>
                <w:sz w:val="16"/>
                <w:szCs w:val="16"/>
              </w:rPr>
              <w:t>R4-2000168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0F101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1AA81B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AFD2A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31F98A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134E44B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CD869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11FB4" w14:textId="77777777" w:rsidR="00C3431D" w:rsidRDefault="00C3431D">
            <w:r>
              <w:rPr>
                <w:sz w:val="16"/>
                <w:szCs w:val="16"/>
              </w:rPr>
              <w:t>0426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A15DB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547C1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5E7EBE" w14:textId="77777777" w:rsidR="00C3431D" w:rsidRDefault="00C3431D">
            <w:r>
              <w:rPr>
                <w:sz w:val="16"/>
                <w:szCs w:val="16"/>
              </w:rPr>
              <w:t>Update of Test Requirements, FR2 Intra-frequency SS-RSRP accuracy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131BD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DFD05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F08F1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E633C" w14:textId="77777777" w:rsidR="00C3431D" w:rsidRDefault="00C3431D">
            <w:r>
              <w:rPr>
                <w:sz w:val="16"/>
                <w:szCs w:val="16"/>
              </w:rPr>
              <w:t>R4-2000170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1D4A1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70A8B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8C391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77AD02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886DAAC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26DE6D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FB285" w14:textId="77777777" w:rsidR="00C3431D" w:rsidRDefault="00C3431D">
            <w:r>
              <w:rPr>
                <w:sz w:val="16"/>
                <w:szCs w:val="16"/>
              </w:rPr>
              <w:t>0428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E077A1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A10C2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1E84D" w14:textId="77777777" w:rsidR="00C3431D" w:rsidRDefault="00C3431D">
            <w:r>
              <w:rPr>
                <w:sz w:val="16"/>
                <w:szCs w:val="16"/>
              </w:rPr>
              <w:t>Update of Test requirements, FR2 Inter-frequency SS-RSRP accuracy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799555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2C308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E0EBF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A19D5" w14:textId="77777777" w:rsidR="00C3431D" w:rsidRDefault="00C3431D">
            <w:r>
              <w:rPr>
                <w:sz w:val="16"/>
                <w:szCs w:val="16"/>
              </w:rPr>
              <w:t>R4-2000172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DE0CF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65CA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0CA160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979047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8A67580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7FBB0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6940C" w14:textId="77777777" w:rsidR="00C3431D" w:rsidRDefault="00C3431D">
            <w:r>
              <w:rPr>
                <w:sz w:val="16"/>
                <w:szCs w:val="16"/>
              </w:rPr>
              <w:t>0444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DA530C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B0C02A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C8C5B3" w14:textId="77777777" w:rsidR="00C3431D" w:rsidRDefault="00C3431D">
            <w:r>
              <w:rPr>
                <w:sz w:val="16"/>
                <w:szCs w:val="16"/>
              </w:rPr>
              <w:t>Editorial corrections for 38.133 Perf Part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557F1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B9265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BD80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2A5163" w14:textId="77777777" w:rsidR="00C3431D" w:rsidRDefault="00C3431D">
            <w:r>
              <w:rPr>
                <w:sz w:val="16"/>
                <w:szCs w:val="16"/>
              </w:rPr>
              <w:t>R4-2002215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81378D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D0E57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5BEBA9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6C73E2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018366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F6858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D06DF" w14:textId="77777777" w:rsidR="00C3431D" w:rsidRDefault="00C3431D">
            <w:r>
              <w:rPr>
                <w:sz w:val="16"/>
                <w:szCs w:val="16"/>
              </w:rPr>
              <w:t>0446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AD84C3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AE7F5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187E9" w14:textId="77777777" w:rsidR="00C3431D" w:rsidRDefault="00C3431D">
            <w:r>
              <w:rPr>
                <w:sz w:val="16"/>
                <w:szCs w:val="16"/>
              </w:rPr>
              <w:t>Editorial corrections for 38.133 Core Part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7C165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33208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33DC9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642E8" w14:textId="77777777" w:rsidR="00C3431D" w:rsidRDefault="00C3431D">
            <w:r>
              <w:rPr>
                <w:sz w:val="16"/>
                <w:szCs w:val="16"/>
              </w:rPr>
              <w:t>R4-2000522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C16D8F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94F865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09EE52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08790A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D416C62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EC932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D5B7F9" w14:textId="77777777" w:rsidR="00C3431D" w:rsidRDefault="00C3431D">
            <w:r>
              <w:rPr>
                <w:sz w:val="16"/>
                <w:szCs w:val="16"/>
              </w:rPr>
              <w:t>0453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FC884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C2993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93BA06" w14:textId="77777777" w:rsidR="00C3431D" w:rsidRDefault="00C3431D">
            <w:r>
              <w:rPr>
                <w:sz w:val="16"/>
                <w:szCs w:val="16"/>
              </w:rPr>
              <w:t>Editorial correction for active TCI state switching delay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47F47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38D74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659A1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596210" w14:textId="77777777" w:rsidR="00C3431D" w:rsidRDefault="00C3431D">
            <w:r>
              <w:rPr>
                <w:sz w:val="16"/>
                <w:szCs w:val="16"/>
              </w:rPr>
              <w:t>R4-2000580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13BADB" w14:textId="77777777" w:rsidR="00C3431D" w:rsidRDefault="00C3431D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4427E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A7BAF0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BB3087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F8DAC7E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E7AE11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0D7A14" w14:textId="77777777" w:rsidR="00C3431D" w:rsidRDefault="00C3431D">
            <w:r>
              <w:rPr>
                <w:sz w:val="16"/>
                <w:szCs w:val="16"/>
              </w:rPr>
              <w:t>0461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0F1B6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59F8C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68976" w14:textId="77777777" w:rsidR="00C3431D" w:rsidRDefault="00C3431D">
            <w:r>
              <w:rPr>
                <w:sz w:val="16"/>
                <w:szCs w:val="16"/>
              </w:rPr>
              <w:t>Corrections for BWP switch delay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245845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B3831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78393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F54BA" w14:textId="77777777" w:rsidR="00C3431D" w:rsidRDefault="00C3431D">
            <w:r>
              <w:rPr>
                <w:sz w:val="16"/>
                <w:szCs w:val="16"/>
              </w:rPr>
              <w:t>R4-2002212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23180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1AB60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F884B3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07A690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A44A7F8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1F30DE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29F58" w14:textId="77777777" w:rsidR="00C3431D" w:rsidRDefault="00C3431D">
            <w:r>
              <w:rPr>
                <w:sz w:val="16"/>
                <w:szCs w:val="16"/>
              </w:rPr>
              <w:t>0463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C7E5FC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CEC77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80989" w14:textId="77777777" w:rsidR="00C3431D" w:rsidRDefault="00C3431D">
            <w:r>
              <w:rPr>
                <w:sz w:val="16"/>
                <w:szCs w:val="16"/>
              </w:rPr>
              <w:t>CR for reference correction on L1-RSRP measurement period  (section 9.5.3)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22A1AA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A0C8E2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473C93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BAF43" w14:textId="77777777" w:rsidR="00C3431D" w:rsidRDefault="00C3431D">
            <w:r>
              <w:rPr>
                <w:sz w:val="16"/>
                <w:szCs w:val="16"/>
              </w:rPr>
              <w:t>R4-2000914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F91B3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583AD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49633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70B10A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C1AD98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ECBF0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69DCD8" w14:textId="77777777" w:rsidR="00C3431D" w:rsidRDefault="00C3431D">
            <w:r>
              <w:rPr>
                <w:sz w:val="16"/>
                <w:szCs w:val="16"/>
              </w:rPr>
              <w:t>0465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A07C2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88DA5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EC9A3" w14:textId="77777777" w:rsidR="00C3431D" w:rsidRDefault="00C3431D">
            <w:r>
              <w:rPr>
                <w:sz w:val="16"/>
                <w:szCs w:val="16"/>
              </w:rPr>
              <w:t>CR for measurement restriction in FR2 across CCs (section 8.1.2.3, 8.1.3.3, 8.5.2.3, 8.5.3.3, 8.5.5.3, 8.5.6.3, 9.5.5.1, 9.5.5.2)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A2BC2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BD9E80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65311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5D805B" w14:textId="77777777" w:rsidR="00C3431D" w:rsidRDefault="00C3431D">
            <w:r>
              <w:rPr>
                <w:sz w:val="16"/>
                <w:szCs w:val="16"/>
              </w:rPr>
              <w:t>R4-2000916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11D9FA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E4517E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1735F3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7D89C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1FD301C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18DCA6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D5B1C1" w14:textId="77777777" w:rsidR="00C3431D" w:rsidRDefault="00C3431D">
            <w:r>
              <w:rPr>
                <w:sz w:val="16"/>
                <w:szCs w:val="16"/>
              </w:rPr>
              <w:t>0467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13738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802DCB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69A567" w14:textId="77777777" w:rsidR="00C3431D" w:rsidRDefault="00C3431D">
            <w:r>
              <w:rPr>
                <w:sz w:val="16"/>
                <w:szCs w:val="16"/>
              </w:rPr>
              <w:t>CR for SSB based candidate beam detection (section 8.5.5.2)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B4666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C872C6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E7E6DA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019A0" w14:textId="77777777" w:rsidR="00C3431D" w:rsidRDefault="00C3431D">
            <w:r>
              <w:rPr>
                <w:sz w:val="16"/>
                <w:szCs w:val="16"/>
              </w:rPr>
              <w:t>R4-2000918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34068F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EC8A51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83349F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86808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BB9F5D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2B41B7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4F561" w14:textId="77777777" w:rsidR="00C3431D" w:rsidRDefault="00C3431D">
            <w:r>
              <w:rPr>
                <w:sz w:val="16"/>
                <w:szCs w:val="16"/>
              </w:rPr>
              <w:t>0475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66A4B" w14:textId="77777777" w:rsidR="00C3431D" w:rsidRDefault="00C3431D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8BA34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C3993" w14:textId="77777777" w:rsidR="00C3431D" w:rsidRDefault="00C3431D">
            <w:r>
              <w:rPr>
                <w:sz w:val="16"/>
                <w:szCs w:val="16"/>
              </w:rPr>
              <w:t>CR on TCI state switch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79B0B1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7C4C8A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14CF6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423289" w14:textId="77777777" w:rsidR="00C3431D" w:rsidRDefault="00C3431D">
            <w:r>
              <w:rPr>
                <w:sz w:val="16"/>
                <w:szCs w:val="16"/>
              </w:rPr>
              <w:t>R4-2002339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9A250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4AA28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30AB3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25C31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BF3FF8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19F53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E19905" w14:textId="77777777" w:rsidR="00C3431D" w:rsidRDefault="00C3431D">
            <w:r>
              <w:rPr>
                <w:sz w:val="16"/>
                <w:szCs w:val="16"/>
              </w:rPr>
              <w:t>0487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B844AE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FCEA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18D2A3" w14:textId="77777777" w:rsidR="00C3431D" w:rsidRDefault="00C3431D">
            <w:r>
              <w:rPr>
                <w:sz w:val="16"/>
                <w:szCs w:val="16"/>
              </w:rPr>
              <w:t>CR to TS 38.133: Corrections to FR1-FR2 event triggered test cases Annex A.5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58092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323435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09C6E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11456" w14:textId="77777777" w:rsidR="00C3431D" w:rsidRDefault="00C3431D">
            <w:r>
              <w:rPr>
                <w:sz w:val="16"/>
                <w:szCs w:val="16"/>
              </w:rPr>
              <w:t>R4-2001365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1627D1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027170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C6C0EA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E381B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B5AEDE0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9DD05A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EFA64" w14:textId="77777777" w:rsidR="00C3431D" w:rsidRDefault="00C3431D">
            <w:r>
              <w:rPr>
                <w:sz w:val="16"/>
                <w:szCs w:val="16"/>
              </w:rPr>
              <w:t>0489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E8A52B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5507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BCCA03" w14:textId="77777777" w:rsidR="00C3431D" w:rsidRDefault="00C3431D">
            <w:r>
              <w:rPr>
                <w:sz w:val="16"/>
                <w:szCs w:val="16"/>
              </w:rPr>
              <w:t>CR to TS 38.133: Corrections to FR1-FR2 event triggered test cases Annex A.7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E9455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D400C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EC48F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475E45" w14:textId="77777777" w:rsidR="00C3431D" w:rsidRDefault="00C3431D">
            <w:r>
              <w:rPr>
                <w:sz w:val="16"/>
                <w:szCs w:val="16"/>
              </w:rPr>
              <w:t>R4-2001367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83902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FE78E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5306A8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332D3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16BC4DA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64821D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08746" w14:textId="77777777" w:rsidR="00C3431D" w:rsidRDefault="00C3431D">
            <w:r>
              <w:rPr>
                <w:sz w:val="16"/>
                <w:szCs w:val="16"/>
              </w:rPr>
              <w:t>0491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2621F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B02FF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5ED244" w14:textId="77777777" w:rsidR="00C3431D" w:rsidRDefault="00C3431D">
            <w:r>
              <w:rPr>
                <w:sz w:val="16"/>
                <w:szCs w:val="16"/>
              </w:rPr>
              <w:t>CR to TS 38.133: Clarifications to AoA setup and AoA cell assignement Annex A.5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56E8B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E9D71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CAD4CF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30474" w14:textId="77777777" w:rsidR="00C3431D" w:rsidRDefault="00C3431D">
            <w:r>
              <w:rPr>
                <w:sz w:val="16"/>
                <w:szCs w:val="16"/>
              </w:rPr>
              <w:t>R4-2001369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DECEB4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AC8CD4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A39F1E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1C36B6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06860A7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BA5C7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3A12D" w14:textId="77777777" w:rsidR="00C3431D" w:rsidRDefault="00C3431D">
            <w:r>
              <w:rPr>
                <w:sz w:val="16"/>
                <w:szCs w:val="16"/>
              </w:rPr>
              <w:t>0493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0B2C0B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55CA9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0C836" w14:textId="77777777" w:rsidR="00C3431D" w:rsidRDefault="00C3431D">
            <w:r>
              <w:rPr>
                <w:sz w:val="16"/>
                <w:szCs w:val="16"/>
              </w:rPr>
              <w:t>CR to TS 38.133: Clarifications to AoA setup Annex A.8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DB388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8D422C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05CB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0A973" w14:textId="77777777" w:rsidR="00C3431D" w:rsidRDefault="00C3431D">
            <w:r>
              <w:rPr>
                <w:sz w:val="16"/>
                <w:szCs w:val="16"/>
              </w:rPr>
              <w:t>R4-2001371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16EA2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DE5C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344A6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17F03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DEE6E6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50B04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8648F6" w14:textId="77777777" w:rsidR="00C3431D" w:rsidRDefault="00C3431D">
            <w:r>
              <w:rPr>
                <w:sz w:val="16"/>
                <w:szCs w:val="16"/>
              </w:rPr>
              <w:t>0495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9EAAB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9C9223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9F37C3" w14:textId="77777777" w:rsidR="00C3431D" w:rsidRDefault="00C3431D">
            <w:r>
              <w:rPr>
                <w:sz w:val="16"/>
                <w:szCs w:val="16"/>
              </w:rPr>
              <w:t>CR to TS 38.133: Addition of TC A.4.7.2.2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2AEEA8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2936D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AE81C2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4BC0D" w14:textId="77777777" w:rsidR="00C3431D" w:rsidRDefault="00C3431D">
            <w:r>
              <w:rPr>
                <w:sz w:val="16"/>
                <w:szCs w:val="16"/>
              </w:rPr>
              <w:t>R4-2001373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9F30FC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733D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FBFE4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575896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95C84B5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0F0FD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0309A" w14:textId="77777777" w:rsidR="00C3431D" w:rsidRDefault="00C3431D">
            <w:r>
              <w:rPr>
                <w:sz w:val="16"/>
                <w:szCs w:val="16"/>
              </w:rPr>
              <w:t>0499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58173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3FC36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5F5884" w14:textId="77777777" w:rsidR="00C3431D" w:rsidRDefault="00C3431D">
            <w:r>
              <w:rPr>
                <w:sz w:val="16"/>
                <w:szCs w:val="16"/>
              </w:rPr>
              <w:t>Editorial correction of EN-DC FR1 L1-RSRP measurement for beam reporting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3A2F0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E82A4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6A2E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25244F" w14:textId="77777777" w:rsidR="00C3431D" w:rsidRDefault="00C3431D">
            <w:r>
              <w:rPr>
                <w:sz w:val="16"/>
                <w:szCs w:val="16"/>
              </w:rPr>
              <w:t>R4-2001396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EEA5BF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948F5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50BE2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9C1EF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C490E9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5BD63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5DA3E" w14:textId="77777777" w:rsidR="00C3431D" w:rsidRDefault="00C3431D">
            <w:r>
              <w:rPr>
                <w:sz w:val="16"/>
                <w:szCs w:val="16"/>
              </w:rPr>
              <w:t>0501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24356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DDE04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F2F4AB" w14:textId="77777777" w:rsidR="00C3431D" w:rsidRDefault="00C3431D">
            <w:r>
              <w:rPr>
                <w:sz w:val="16"/>
                <w:szCs w:val="16"/>
              </w:rPr>
              <w:t>Editorial correction of NR SA FR1 L1-RSRP measurement for beam reporting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A0FFEB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868BE6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1D2D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36019" w14:textId="77777777" w:rsidR="00C3431D" w:rsidRDefault="00C3431D">
            <w:r>
              <w:rPr>
                <w:sz w:val="16"/>
                <w:szCs w:val="16"/>
              </w:rPr>
              <w:t>R4-2001398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A63A4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D6C2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7A413A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24FEA0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2C8ED9E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C0FE1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F6B6D" w14:textId="77777777" w:rsidR="00C3431D" w:rsidRDefault="00C3431D">
            <w:r>
              <w:rPr>
                <w:sz w:val="16"/>
                <w:szCs w:val="16"/>
              </w:rPr>
              <w:t>0508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9169A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50244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44A8E4" w14:textId="77777777" w:rsidR="00C3431D" w:rsidRDefault="00C3431D">
            <w:r>
              <w:rPr>
                <w:sz w:val="16"/>
                <w:szCs w:val="16"/>
              </w:rPr>
              <w:t>CR on removing one-shot timing adjustment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029E4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23DB6F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A5EF5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CABE8" w14:textId="77777777" w:rsidR="00C3431D" w:rsidRDefault="00C3431D">
            <w:r>
              <w:rPr>
                <w:sz w:val="16"/>
                <w:szCs w:val="16"/>
              </w:rPr>
              <w:t>R4-2001568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BDD7E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CE824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D27DD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32E6B2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CE08E0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50A4A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98033" w14:textId="77777777" w:rsidR="00C3431D" w:rsidRDefault="00C3431D">
            <w:r>
              <w:rPr>
                <w:sz w:val="16"/>
                <w:szCs w:val="16"/>
              </w:rPr>
              <w:t>0515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47DCBB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B9364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22DEC" w14:textId="77777777" w:rsidR="00C3431D" w:rsidRDefault="00C3431D">
            <w:r>
              <w:rPr>
                <w:sz w:val="16"/>
                <w:szCs w:val="16"/>
              </w:rPr>
              <w:t>Correction to BWP switching delay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8769D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B25E3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C9442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95836" w14:textId="77777777" w:rsidR="00C3431D" w:rsidRDefault="00C3431D">
            <w:r>
              <w:rPr>
                <w:sz w:val="16"/>
                <w:szCs w:val="16"/>
              </w:rPr>
              <w:t>R4-2002213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9FA50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4C213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E64C37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06907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0E5C60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B48A5C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CEEFF" w14:textId="77777777" w:rsidR="00C3431D" w:rsidRDefault="00C3431D">
            <w:r>
              <w:rPr>
                <w:sz w:val="16"/>
                <w:szCs w:val="16"/>
              </w:rPr>
              <w:t>0517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984FA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F4A94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CEEDB" w14:textId="77777777" w:rsidR="00C3431D" w:rsidRDefault="00C3431D">
            <w:r>
              <w:rPr>
                <w:sz w:val="16"/>
                <w:szCs w:val="16"/>
              </w:rPr>
              <w:t>Correction to inter-RAT measurement on LTE serving carrrier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3E7EE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55AED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6DE8D3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89BF5E" w14:textId="77777777" w:rsidR="00C3431D" w:rsidRDefault="00C3431D">
            <w:r>
              <w:rPr>
                <w:sz w:val="16"/>
                <w:szCs w:val="16"/>
              </w:rPr>
              <w:t>R4-2002325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F5563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FB8171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A1BB05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908908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1CF39F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EBF23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8B7E5" w14:textId="77777777" w:rsidR="00C3431D" w:rsidRDefault="00C3431D">
            <w:r>
              <w:rPr>
                <w:sz w:val="16"/>
                <w:szCs w:val="16"/>
              </w:rPr>
              <w:t>0519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3ACC7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80703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1EB2F" w14:textId="77777777" w:rsidR="00C3431D" w:rsidRDefault="00C3431D">
            <w:r>
              <w:rPr>
                <w:sz w:val="16"/>
                <w:szCs w:val="16"/>
              </w:rPr>
              <w:t>Correction to configurations for TRS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D855E5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641AA5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EE75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DE8FD6" w14:textId="77777777" w:rsidR="00C3431D" w:rsidRDefault="00C3431D">
            <w:r>
              <w:rPr>
                <w:sz w:val="16"/>
                <w:szCs w:val="16"/>
              </w:rPr>
              <w:t>R4-2002214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40CF4D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D662E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25EF2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551338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B43DB6C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EE89ED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E057D" w14:textId="77777777" w:rsidR="00C3431D" w:rsidRDefault="00C3431D">
            <w:r>
              <w:rPr>
                <w:sz w:val="16"/>
                <w:szCs w:val="16"/>
              </w:rPr>
              <w:t>0521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9575AF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D09C4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84A99" w14:textId="77777777" w:rsidR="00C3431D" w:rsidRDefault="00C3431D">
            <w:r>
              <w:rPr>
                <w:sz w:val="16"/>
                <w:szCs w:val="16"/>
              </w:rPr>
              <w:t>Correction to FR1 SA inter-RAT measurement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22C49F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DDD6F6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C74F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70A450" w14:textId="77777777" w:rsidR="00C3431D" w:rsidRDefault="00C3431D">
            <w:r>
              <w:rPr>
                <w:sz w:val="16"/>
                <w:szCs w:val="16"/>
              </w:rPr>
              <w:t>R4-2001594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C76E3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9DCF9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AF15B3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E03451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1CE138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458977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75BCB" w14:textId="77777777" w:rsidR="00C3431D" w:rsidRDefault="00C3431D">
            <w:r>
              <w:rPr>
                <w:sz w:val="16"/>
                <w:szCs w:val="16"/>
              </w:rPr>
              <w:t>0523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9521C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FF46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10E41" w14:textId="77777777" w:rsidR="00C3431D" w:rsidRDefault="00C3431D">
            <w:r>
              <w:rPr>
                <w:sz w:val="16"/>
                <w:szCs w:val="16"/>
              </w:rPr>
              <w:t>Correction to interruption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7CBBD6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EF3FB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2CBF6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765CC" w14:textId="77777777" w:rsidR="00C3431D" w:rsidRDefault="00C3431D">
            <w:r>
              <w:rPr>
                <w:sz w:val="16"/>
                <w:szCs w:val="16"/>
              </w:rPr>
              <w:t>R4-2001596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091D41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B3E76E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C2563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72E528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B9BE362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D14199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E4C98" w14:textId="77777777" w:rsidR="00C3431D" w:rsidRDefault="00C3431D">
            <w:r>
              <w:rPr>
                <w:sz w:val="16"/>
                <w:szCs w:val="16"/>
              </w:rPr>
              <w:t>0527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D3E09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219871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E1F13B" w14:textId="77777777" w:rsidR="00C3431D" w:rsidRDefault="00C3431D">
            <w:r>
              <w:rPr>
                <w:sz w:val="16"/>
                <w:szCs w:val="16"/>
              </w:rPr>
              <w:t>Correction to RF channels 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03788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F20BE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7E5AC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62F0B7" w14:textId="77777777" w:rsidR="00C3431D" w:rsidRDefault="00C3431D">
            <w:r>
              <w:rPr>
                <w:sz w:val="16"/>
                <w:szCs w:val="16"/>
              </w:rPr>
              <w:t>R4-2001600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998C9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273DF9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8142F6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F2B879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CF52A1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6EEFE1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F57D4E" w14:textId="77777777" w:rsidR="00C3431D" w:rsidRDefault="00C3431D">
            <w:r>
              <w:rPr>
                <w:sz w:val="16"/>
                <w:szCs w:val="16"/>
              </w:rPr>
              <w:t>0529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D4E8D6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528D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2D9F4C" w14:textId="77777777" w:rsidR="00C3431D" w:rsidRDefault="00C3431D">
            <w:r>
              <w:rPr>
                <w:sz w:val="16"/>
                <w:szCs w:val="16"/>
              </w:rPr>
              <w:t>Correction to RRC release with redirection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44E780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71D883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C1094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64C253" w14:textId="77777777" w:rsidR="00C3431D" w:rsidRDefault="00C3431D">
            <w:r>
              <w:rPr>
                <w:sz w:val="16"/>
                <w:szCs w:val="16"/>
              </w:rPr>
              <w:t>R4-2001602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FCBB6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6CBA1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AE900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D8C472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364007E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5BDA8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ADBF5" w14:textId="77777777" w:rsidR="00C3431D" w:rsidRDefault="00C3431D">
            <w:r>
              <w:rPr>
                <w:sz w:val="16"/>
                <w:szCs w:val="16"/>
              </w:rPr>
              <w:t>0531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53653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1CC5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91CAA" w14:textId="77777777" w:rsidR="00C3431D" w:rsidRDefault="00C3431D">
            <w:r>
              <w:rPr>
                <w:sz w:val="16"/>
                <w:szCs w:val="16"/>
              </w:rPr>
              <w:t>Correction to UL reconfiguration delay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8D97A7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FF98BE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9377E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6BD2AE" w14:textId="77777777" w:rsidR="00C3431D" w:rsidRDefault="00C3431D">
            <w:r>
              <w:rPr>
                <w:sz w:val="16"/>
                <w:szCs w:val="16"/>
              </w:rPr>
              <w:t>R4-2001604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E170E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7569D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D2BFC5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13B06C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E661CD8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73B2C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E16F7" w14:textId="77777777" w:rsidR="00C3431D" w:rsidRDefault="00C3431D">
            <w:r>
              <w:rPr>
                <w:sz w:val="16"/>
                <w:szCs w:val="16"/>
              </w:rPr>
              <w:t>0537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3F50C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C95BD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495F55" w14:textId="77777777" w:rsidR="00C3431D" w:rsidRDefault="00C3431D">
            <w:r>
              <w:rPr>
                <w:sz w:val="16"/>
                <w:szCs w:val="16"/>
              </w:rPr>
              <w:t>CR on SSB RLM test cases EN-DC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DB1A65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0585A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9A4F5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34E06" w14:textId="77777777" w:rsidR="00C3431D" w:rsidRDefault="00C3431D">
            <w:r>
              <w:rPr>
                <w:sz w:val="16"/>
                <w:szCs w:val="16"/>
              </w:rPr>
              <w:t>R4-2001613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34E851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C11E61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B7367E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B27602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5892F2B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6D568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D142C" w14:textId="77777777" w:rsidR="00C3431D" w:rsidRDefault="00C3431D">
            <w:r>
              <w:rPr>
                <w:sz w:val="16"/>
                <w:szCs w:val="16"/>
              </w:rPr>
              <w:t>0539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1B8605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143D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4304C" w14:textId="77777777" w:rsidR="00C3431D" w:rsidRDefault="00C3431D">
            <w:r>
              <w:rPr>
                <w:sz w:val="16"/>
                <w:szCs w:val="16"/>
              </w:rPr>
              <w:t>CR on SSB RLM test cases SA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DBF5C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22E7B1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F3EC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82B17" w14:textId="77777777" w:rsidR="00C3431D" w:rsidRDefault="00C3431D">
            <w:r>
              <w:rPr>
                <w:sz w:val="16"/>
                <w:szCs w:val="16"/>
              </w:rPr>
              <w:t>R4-2001615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9E02D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A21D9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F15347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14B5A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993AA0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E34F4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420CC" w14:textId="77777777" w:rsidR="00C3431D" w:rsidRDefault="00C3431D">
            <w:r>
              <w:rPr>
                <w:sz w:val="16"/>
                <w:szCs w:val="16"/>
              </w:rPr>
              <w:t>0541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ADDB7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8AABF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B1F21" w14:textId="77777777" w:rsidR="00C3431D" w:rsidRDefault="00C3431D">
            <w:r>
              <w:rPr>
                <w:sz w:val="16"/>
                <w:szCs w:val="16"/>
              </w:rPr>
              <w:t>CR on cell reselection test cases for FR2 SA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6023D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0C26A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F37D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E436B" w14:textId="77777777" w:rsidR="00C3431D" w:rsidRDefault="00C3431D">
            <w:r>
              <w:rPr>
                <w:sz w:val="16"/>
                <w:szCs w:val="16"/>
              </w:rPr>
              <w:t>R4-2001617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D3391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01765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0E4FBE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15DB86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43189B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EE9C3F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CDE4C" w14:textId="77777777" w:rsidR="00C3431D" w:rsidRDefault="00C3431D">
            <w:r>
              <w:rPr>
                <w:sz w:val="16"/>
                <w:szCs w:val="16"/>
              </w:rPr>
              <w:t>0543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8F967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4BE8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AF3B21" w14:textId="77777777" w:rsidR="00C3431D" w:rsidRDefault="00C3431D">
            <w:r>
              <w:rPr>
                <w:sz w:val="16"/>
                <w:szCs w:val="16"/>
              </w:rPr>
              <w:t>OCNG pattern for TDM-ed SSB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C5067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58371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3061F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2BFBE1" w14:textId="77777777" w:rsidR="00C3431D" w:rsidRDefault="00C3431D">
            <w:r>
              <w:rPr>
                <w:sz w:val="16"/>
                <w:szCs w:val="16"/>
              </w:rPr>
              <w:t>R4-2001619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ABFD3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4E00BA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7EE22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B77C89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6AF039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7CBAFE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1EA518" w14:textId="77777777" w:rsidR="00C3431D" w:rsidRDefault="00C3431D">
            <w:r>
              <w:rPr>
                <w:sz w:val="16"/>
                <w:szCs w:val="16"/>
              </w:rPr>
              <w:t>0563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08F9D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826AA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4262BC" w14:textId="77777777" w:rsidR="00C3431D" w:rsidRDefault="00C3431D">
            <w:r>
              <w:rPr>
                <w:sz w:val="16"/>
                <w:szCs w:val="16"/>
              </w:rPr>
              <w:t>NR editorial correction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28682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F1C9E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79A8C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B8EF0" w14:textId="77777777" w:rsidR="00C3431D" w:rsidRDefault="00C3431D">
            <w:r>
              <w:rPr>
                <w:sz w:val="16"/>
                <w:szCs w:val="16"/>
              </w:rPr>
              <w:t>R4-2001925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76813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08767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F766D6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31199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ABBAC5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29232E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74A18" w14:textId="77777777" w:rsidR="00C3431D" w:rsidRDefault="00C3431D">
            <w:r>
              <w:rPr>
                <w:sz w:val="16"/>
                <w:szCs w:val="16"/>
              </w:rPr>
              <w:t>0579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23EE7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D40900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9F9C1" w14:textId="77777777" w:rsidR="00C3431D" w:rsidRDefault="00C3431D">
            <w:r>
              <w:rPr>
                <w:sz w:val="16"/>
                <w:szCs w:val="16"/>
              </w:rPr>
              <w:t>CR 38.133 (8.11) Corrections to PSCell change delay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9F0FCB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DBECE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DB96F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BF8D92" w14:textId="77777777" w:rsidR="00C3431D" w:rsidRDefault="00C3431D">
            <w:r>
              <w:rPr>
                <w:sz w:val="16"/>
                <w:szCs w:val="16"/>
              </w:rPr>
              <w:t>R4-2002210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7075C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22ECA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59B11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EC3BB8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CDB15A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CEEBF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3FD161" w14:textId="77777777" w:rsidR="00C3431D" w:rsidRDefault="00C3431D">
            <w:r>
              <w:rPr>
                <w:sz w:val="16"/>
                <w:szCs w:val="16"/>
              </w:rPr>
              <w:t>0586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503DDE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62605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7AD26" w14:textId="77777777" w:rsidR="00C3431D" w:rsidRDefault="00C3431D">
            <w:r>
              <w:rPr>
                <w:sz w:val="16"/>
                <w:szCs w:val="16"/>
              </w:rPr>
              <w:t>PRACH configurations in FR1 SSB based RLM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A4AB8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157D3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C3117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81FDEF" w14:textId="77777777" w:rsidR="00C3431D" w:rsidRDefault="00C3431D">
            <w:r>
              <w:rPr>
                <w:sz w:val="16"/>
                <w:szCs w:val="16"/>
              </w:rPr>
              <w:t>R4-2002331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7B5C1" w14:textId="77777777" w:rsidR="00C3431D" w:rsidRDefault="00C3431D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497BC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3DF36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B02DD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F3ABE0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DB6AC2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B774E" w14:textId="77777777" w:rsidR="00C3431D" w:rsidRDefault="00C3431D">
            <w:r>
              <w:rPr>
                <w:sz w:val="16"/>
                <w:szCs w:val="16"/>
              </w:rPr>
              <w:t>0588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CDBA7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37A39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4AD8E" w14:textId="77777777" w:rsidR="00C3431D" w:rsidRDefault="00C3431D">
            <w:r>
              <w:rPr>
                <w:sz w:val="16"/>
                <w:szCs w:val="16"/>
              </w:rPr>
              <w:t>PRACH configurations in FR1 SSB based BFR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F2FA0E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F99EB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09401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AB6B7" w14:textId="77777777" w:rsidR="00C3431D" w:rsidRDefault="00C3431D">
            <w:r>
              <w:rPr>
                <w:sz w:val="16"/>
                <w:szCs w:val="16"/>
              </w:rPr>
              <w:t>R4-2002333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7067D8" w14:textId="77777777" w:rsidR="00C3431D" w:rsidRDefault="00C3431D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C896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3F4C1D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57FAB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</w:tbl>
    <w:p w14:paraId="7E568F23" w14:textId="48508576" w:rsidR="00C3431D" w:rsidRDefault="00C3431D" w:rsidP="00067CA5">
      <w:pPr>
        <w:rPr>
          <w:rFonts w:eastAsia="Malgun Gothic"/>
        </w:rPr>
      </w:pPr>
    </w:p>
    <w:p w14:paraId="541CE7A4" w14:textId="5B17D0EC" w:rsidR="00C3431D" w:rsidRDefault="00C3431D" w:rsidP="00067CA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C3431D">
        <w:rPr>
          <w:rFonts w:ascii="Arial" w:eastAsia="Malgun Gothic" w:hAnsi="Arial" w:cs="Arial"/>
          <w:b/>
          <w:bCs/>
          <w:sz w:val="24"/>
          <w:szCs w:val="24"/>
        </w:rPr>
        <w:t>RP-200399</w:t>
      </w:r>
      <w:r w:rsidRPr="00C3431D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6" w:name="_Hlk34990353"/>
      <w:r w:rsidRPr="00C3431D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  <w:bookmarkEnd w:id="6"/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3431D" w14:paraId="24BCC4AA" w14:textId="77777777" w:rsidTr="00C3431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77152F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747F2B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3F7F52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043972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1C76EC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0B1187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AC410F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E48AE32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4F9485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01A2C8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CEC525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6E0B42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1B2D5B1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3431D" w14:paraId="1B66BBB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D16DAB" w14:textId="77777777" w:rsidR="00C3431D" w:rsidRDefault="00C3431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93701" w14:textId="77777777" w:rsidR="00C3431D" w:rsidRDefault="00C3431D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FDAD6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B036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2F7BF0" w14:textId="77777777" w:rsidR="00C3431D" w:rsidRDefault="00C3431D">
            <w:r>
              <w:rPr>
                <w:sz w:val="16"/>
                <w:szCs w:val="16"/>
              </w:rPr>
              <w:t>CR to TS 38.113 Add the transmitter exclusion band for NR BS(subclause 4.4.1)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B2777C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EACF5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5E15D6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87C9F" w14:textId="77777777" w:rsidR="00C3431D" w:rsidRDefault="00C3431D">
            <w:r>
              <w:rPr>
                <w:sz w:val="16"/>
                <w:szCs w:val="16"/>
              </w:rPr>
              <w:t>R4-2002450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51BD59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9D426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ACA752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9BD5D2" w14:textId="77777777" w:rsidR="00C3431D" w:rsidRDefault="00C3431D">
            <w:pPr>
              <w:rPr>
                <w:sz w:val="16"/>
                <w:szCs w:val="16"/>
              </w:rPr>
            </w:pPr>
          </w:p>
        </w:tc>
      </w:tr>
    </w:tbl>
    <w:p w14:paraId="3BB6C3AD" w14:textId="469B8A90" w:rsidR="00C3431D" w:rsidRDefault="00C3431D" w:rsidP="00C3431D">
      <w:pPr>
        <w:rPr>
          <w:rFonts w:eastAsia="Malgun Gothic"/>
        </w:rPr>
      </w:pPr>
    </w:p>
    <w:p w14:paraId="581F9326" w14:textId="12C636FA" w:rsidR="00C3431D" w:rsidRPr="00C3431D" w:rsidRDefault="00C3431D" w:rsidP="00C3431D">
      <w:pPr>
        <w:rPr>
          <w:rFonts w:ascii="Arial" w:eastAsia="Malgun Gothic" w:hAnsi="Arial" w:cs="Arial"/>
          <w:b/>
          <w:bCs/>
          <w:sz w:val="24"/>
          <w:szCs w:val="24"/>
        </w:rPr>
      </w:pPr>
      <w:r w:rsidRPr="00C3431D">
        <w:rPr>
          <w:rFonts w:ascii="Arial" w:eastAsia="Malgun Gothic" w:hAnsi="Arial" w:cs="Arial"/>
          <w:b/>
          <w:bCs/>
          <w:sz w:val="24"/>
          <w:szCs w:val="24"/>
        </w:rPr>
        <w:t>RP-200398</w:t>
      </w:r>
      <w:r w:rsidRPr="00C3431D">
        <w:rPr>
          <w:rFonts w:ascii="Arial" w:eastAsia="Malgun Gothic" w:hAnsi="Arial" w:cs="Arial"/>
          <w:b/>
          <w:bCs/>
          <w:sz w:val="24"/>
          <w:szCs w:val="24"/>
        </w:rPr>
        <w:tab/>
        <w:t>RAN4 CRs for Maintenance for closed WIs/SIs for REL-15 and earlier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3431D" w14:paraId="523F9069" w14:textId="77777777" w:rsidTr="00C3431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0D78D35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510E96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A94C49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E0646A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878EC75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1415F4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9AF620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E10436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96B7C9D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984337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5766F4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156D8A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8182B3C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3431D" w14:paraId="4EEA0739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93F079" w14:textId="77777777" w:rsidR="00C3431D" w:rsidRDefault="00C3431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7D341D" w14:textId="77777777" w:rsidR="00C3431D" w:rsidRDefault="00C3431D"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51493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3335A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E10DF" w14:textId="77777777" w:rsidR="00C3431D" w:rsidRDefault="00C3431D">
            <w:r>
              <w:rPr>
                <w:sz w:val="16"/>
                <w:szCs w:val="16"/>
              </w:rPr>
              <w:t>CR to TS 38.104: Corrections on rated carrier output power symbols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A269B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A80239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9E633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113CA" w14:textId="77777777" w:rsidR="00C3431D" w:rsidRDefault="00C3431D">
            <w:r>
              <w:rPr>
                <w:sz w:val="16"/>
                <w:szCs w:val="16"/>
              </w:rPr>
              <w:t>R4-2002527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0E27C" w14:textId="77777777" w:rsidR="00C3431D" w:rsidRDefault="00C3431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D6811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5E36C9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6871FE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34DADF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23E98E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C3A9E1" w14:textId="77777777" w:rsidR="00C3431D" w:rsidRDefault="00C3431D"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58E68B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1501D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B5EC5" w14:textId="77777777" w:rsidR="00C3431D" w:rsidRDefault="00C3431D">
            <w:r>
              <w:rPr>
                <w:sz w:val="16"/>
                <w:szCs w:val="16"/>
              </w:rPr>
              <w:t>CR to TS 38.104: Corrections on rated carrier output power symbols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2F9DAF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10EA1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AF7FA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80238" w14:textId="77777777" w:rsidR="00C3431D" w:rsidRDefault="00C3431D">
            <w:r>
              <w:rPr>
                <w:sz w:val="16"/>
                <w:szCs w:val="16"/>
              </w:rPr>
              <w:t>R4-2002528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9F45D" w14:textId="77777777" w:rsidR="00C3431D" w:rsidRDefault="00C3431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05B57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8D045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ECD25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0C556A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8BC11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F3CD5F" w14:textId="77777777" w:rsidR="00C3431D" w:rsidRDefault="00C3431D">
            <w:r>
              <w:rPr>
                <w:sz w:val="16"/>
                <w:szCs w:val="16"/>
              </w:rPr>
              <w:t>0141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1A5CEC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6BB86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8E2C1F" w14:textId="77777777" w:rsidR="00C3431D" w:rsidRDefault="00C3431D">
            <w:r>
              <w:rPr>
                <w:sz w:val="16"/>
                <w:szCs w:val="16"/>
              </w:rPr>
              <w:t>CR to TS 38.104: Regional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F7FE6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A5DD6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8EDF4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90028" w14:textId="77777777" w:rsidR="00C3431D" w:rsidRDefault="00C3431D">
            <w:r>
              <w:rPr>
                <w:sz w:val="16"/>
                <w:szCs w:val="16"/>
              </w:rPr>
              <w:t>R4-2001005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27FC68" w14:textId="77777777" w:rsidR="00C3431D" w:rsidRDefault="00C3431D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0B27FB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0987F2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B13EDC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D69480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998774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E379E" w14:textId="77777777" w:rsidR="00C3431D" w:rsidRDefault="00C3431D">
            <w:r>
              <w:rPr>
                <w:sz w:val="16"/>
                <w:szCs w:val="16"/>
              </w:rPr>
              <w:t>0142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D8975E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3CB5D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0D7CEF" w14:textId="77777777" w:rsidR="00C3431D" w:rsidRDefault="00C3431D">
            <w:r>
              <w:rPr>
                <w:sz w:val="16"/>
                <w:szCs w:val="16"/>
              </w:rPr>
              <w:t>CR to TS 38.104: Regional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EC7F9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A6B8E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8D0717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5FBC3" w14:textId="77777777" w:rsidR="00C3431D" w:rsidRDefault="00C3431D">
            <w:r>
              <w:rPr>
                <w:sz w:val="16"/>
                <w:szCs w:val="16"/>
              </w:rPr>
              <w:t>R4-2001006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82BCE" w14:textId="77777777" w:rsidR="00C3431D" w:rsidRDefault="00C3431D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A527A6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EECC6A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24F8C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4291E7B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FC3A69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9A549" w14:textId="77777777" w:rsidR="00C3431D" w:rsidRDefault="00C3431D">
            <w:r>
              <w:rPr>
                <w:sz w:val="16"/>
                <w:szCs w:val="16"/>
              </w:rPr>
              <w:t>0144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6C4E1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5B99AB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231C3A" w14:textId="77777777" w:rsidR="00C3431D" w:rsidRDefault="00C3431D">
            <w:r>
              <w:rPr>
                <w:sz w:val="16"/>
                <w:szCs w:val="16"/>
              </w:rPr>
              <w:t>IntraSlot frequency hopping applicability in the one OFDM symbol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E8E26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020AC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22A4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ED67D8" w14:textId="77777777" w:rsidR="00C3431D" w:rsidRDefault="00C3431D">
            <w:r>
              <w:rPr>
                <w:sz w:val="16"/>
                <w:szCs w:val="16"/>
              </w:rPr>
              <w:t>R4-2001172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5B930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8E399D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44E0F9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779F5A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A63836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8325E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20B3A" w14:textId="77777777" w:rsidR="00C3431D" w:rsidRDefault="00C3431D">
            <w:r>
              <w:rPr>
                <w:sz w:val="16"/>
                <w:szCs w:val="16"/>
              </w:rPr>
              <w:t>0145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570A8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FCCE6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A474BC" w14:textId="77777777" w:rsidR="00C3431D" w:rsidRDefault="00C3431D">
            <w:r>
              <w:rPr>
                <w:sz w:val="16"/>
                <w:szCs w:val="16"/>
              </w:rPr>
              <w:t>IntraSlot frequency hopping applicability in the one OFDM symbol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1F40B0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18B75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4FFA72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7B377" w14:textId="77777777" w:rsidR="00C3431D" w:rsidRDefault="00C3431D">
            <w:r>
              <w:rPr>
                <w:sz w:val="16"/>
                <w:szCs w:val="16"/>
              </w:rPr>
              <w:t>R4-2001173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CC415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B2A07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482490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AF6FD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ECA6997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B49B2C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B1CCE4" w14:textId="77777777" w:rsidR="00C3431D" w:rsidRDefault="00C3431D">
            <w:r>
              <w:rPr>
                <w:sz w:val="16"/>
                <w:szCs w:val="16"/>
              </w:rPr>
              <w:t>0149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DFB80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7651F1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2485F" w14:textId="77777777" w:rsidR="00C3431D" w:rsidRDefault="00C3431D">
            <w:r>
              <w:rPr>
                <w:sz w:val="16"/>
                <w:szCs w:val="16"/>
              </w:rPr>
              <w:t>CR to TS 38.104 editorial correction R16 catA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F125F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408048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625B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1DC56" w14:textId="77777777" w:rsidR="00C3431D" w:rsidRDefault="00C3431D">
            <w:r>
              <w:rPr>
                <w:sz w:val="16"/>
                <w:szCs w:val="16"/>
              </w:rPr>
              <w:t>R4-2001245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E9692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35C3F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26A472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7F6ECC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0B8ED89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41ABC2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70C83" w14:textId="77777777" w:rsidR="00C3431D" w:rsidRDefault="00C3431D">
            <w:r>
              <w:rPr>
                <w:sz w:val="16"/>
                <w:szCs w:val="16"/>
              </w:rPr>
              <w:t>0150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7F207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ECDABA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FBF81" w14:textId="77777777" w:rsidR="00C3431D" w:rsidRDefault="00C3431D">
            <w:r>
              <w:rPr>
                <w:sz w:val="16"/>
                <w:szCs w:val="16"/>
              </w:rPr>
              <w:t>CR to TS 38.104 editorial correction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2789A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98362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245D4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FDC056" w14:textId="77777777" w:rsidR="00C3431D" w:rsidRDefault="00C3431D">
            <w:r>
              <w:rPr>
                <w:sz w:val="16"/>
                <w:szCs w:val="16"/>
              </w:rPr>
              <w:t>R4-2001246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C899DB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32EA5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E1196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9762D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</w:tbl>
    <w:p w14:paraId="5937C5F9" w14:textId="43FF4D9A" w:rsidR="00C3431D" w:rsidRDefault="00C3431D" w:rsidP="00C3431D">
      <w:pPr>
        <w:rPr>
          <w:rFonts w:eastAsia="Malgun Gothic"/>
        </w:rPr>
      </w:pPr>
    </w:p>
    <w:p w14:paraId="7E1709CE" w14:textId="3540CBE7" w:rsidR="00C3431D" w:rsidRPr="00C3431D" w:rsidRDefault="00C3431D" w:rsidP="00C3431D">
      <w:pPr>
        <w:rPr>
          <w:rFonts w:ascii="Arial" w:eastAsia="Malgun Gothic" w:hAnsi="Arial" w:cs="Arial"/>
          <w:b/>
          <w:bCs/>
          <w:sz w:val="24"/>
          <w:szCs w:val="24"/>
        </w:rPr>
      </w:pPr>
      <w:r w:rsidRPr="00C3431D">
        <w:rPr>
          <w:rFonts w:ascii="Arial" w:eastAsia="Malgun Gothic" w:hAnsi="Arial" w:cs="Arial"/>
          <w:b/>
          <w:bCs/>
          <w:sz w:val="24"/>
          <w:szCs w:val="24"/>
        </w:rPr>
        <w:t>RP-20039</w:t>
      </w:r>
      <w:r>
        <w:rPr>
          <w:rFonts w:ascii="Arial" w:eastAsia="Malgun Gothic" w:hAnsi="Arial" w:cs="Arial"/>
          <w:b/>
          <w:bCs/>
          <w:sz w:val="24"/>
          <w:szCs w:val="24"/>
        </w:rPr>
        <w:t>7</w:t>
      </w:r>
      <w:r w:rsidRPr="00C3431D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7" w:name="_Hlk34990519"/>
      <w:r w:rsidRPr="00C3431D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  <w:bookmarkEnd w:id="7"/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3431D" w14:paraId="08CFA967" w14:textId="77777777" w:rsidTr="00C3431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FF46D5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4D52E9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72A676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68D368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83351E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998EF3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0DCBF4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563B03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22C718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D3CB7DD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667274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E418576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2A9D7FC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3431D" w14:paraId="5609CB9A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29981" w14:textId="77777777" w:rsidR="00C3431D" w:rsidRDefault="00C3431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7AF78" w14:textId="77777777" w:rsidR="00C3431D" w:rsidRDefault="00C3431D"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4384FB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16AB9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78175E" w14:textId="77777777" w:rsidR="00C3431D" w:rsidRDefault="00C3431D">
            <w:r>
              <w:rPr>
                <w:sz w:val="16"/>
                <w:szCs w:val="16"/>
              </w:rPr>
              <w:t>Clarification of Random PMI when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55B05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21C1FC" w14:textId="77777777" w:rsidR="00C3431D" w:rsidRDefault="00C3431D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B9AFE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5CFD2" w14:textId="77777777" w:rsidR="00C3431D" w:rsidRDefault="00C3431D">
            <w:r>
              <w:rPr>
                <w:sz w:val="16"/>
                <w:szCs w:val="16"/>
              </w:rPr>
              <w:t>R4-2002446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D2AB6B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6F2B9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9A8EA8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5F88A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2008CC9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D4AC7C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E9ED36" w14:textId="77777777" w:rsidR="00C3431D" w:rsidRDefault="00C3431D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3DF420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B62B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6E051" w14:textId="77777777" w:rsidR="00C3431D" w:rsidRDefault="00C3431D">
            <w:r>
              <w:rPr>
                <w:sz w:val="16"/>
                <w:szCs w:val="16"/>
              </w:rPr>
              <w:t>Correction to 5.3.3 4Rx PDCCH Demod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287B76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153741" w14:textId="77777777" w:rsidR="00C3431D" w:rsidRDefault="00C3431D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F5AD35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026FA5" w14:textId="77777777" w:rsidR="00C3431D" w:rsidRDefault="00C3431D">
            <w:r>
              <w:rPr>
                <w:sz w:val="16"/>
                <w:szCs w:val="16"/>
              </w:rPr>
              <w:t>R4-2002447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1D8EC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B904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89E22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B507F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886ED97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26025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49F3E" w14:textId="77777777" w:rsidR="00C3431D" w:rsidRDefault="00C3431D"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DECFB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942C2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2E3B2" w14:textId="77777777" w:rsidR="00C3431D" w:rsidRDefault="00C3431D">
            <w:r>
              <w:rPr>
                <w:sz w:val="16"/>
                <w:szCs w:val="16"/>
              </w:rPr>
              <w:t>CR on corrections for FR1 PDSCH demodulation performance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5E7A0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3B54C" w14:textId="77777777" w:rsidR="00C3431D" w:rsidRDefault="00C3431D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F0C16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F7BE9" w14:textId="77777777" w:rsidR="00C3431D" w:rsidRDefault="00C3431D">
            <w:r>
              <w:rPr>
                <w:sz w:val="16"/>
                <w:szCs w:val="16"/>
              </w:rPr>
              <w:t>R4-2002448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18444" w14:textId="77777777" w:rsidR="00C3431D" w:rsidRDefault="00C3431D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C10C0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2B6CBD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F78A71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B96197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5579D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3031F4" w14:textId="77777777" w:rsidR="00C3431D" w:rsidRDefault="00C3431D"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9395B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1A181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C42B8" w14:textId="77777777" w:rsidR="00C3431D" w:rsidRDefault="00C3431D">
            <w:r>
              <w:rPr>
                <w:sz w:val="16"/>
                <w:szCs w:val="16"/>
              </w:rPr>
              <w:t>CR to TS 38.101-4: Editorial corrections (R15)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383E39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B7DF15" w14:textId="77777777" w:rsidR="00C3431D" w:rsidRDefault="00C3431D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F60252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C3C787" w14:textId="77777777" w:rsidR="00C3431D" w:rsidRDefault="00C3431D">
            <w:r>
              <w:rPr>
                <w:sz w:val="16"/>
                <w:szCs w:val="16"/>
              </w:rPr>
              <w:t>R4-2002449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A414F" w14:textId="77777777" w:rsidR="00C3431D" w:rsidRDefault="00C3431D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8678A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E8EC15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59808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3A8657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ABB5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D09A30" w14:textId="77777777" w:rsidR="00C3431D" w:rsidRDefault="00C3431D"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B81807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E904B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727F95" w14:textId="77777777" w:rsidR="00C3431D" w:rsidRDefault="00C3431D">
            <w:r>
              <w:rPr>
                <w:sz w:val="16"/>
                <w:szCs w:val="16"/>
              </w:rPr>
              <w:t>CR on number of NZP CSI-RS ports for RI reporting test in a TDD 4Rx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57E86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3BD35" w14:textId="77777777" w:rsidR="00C3431D" w:rsidRDefault="00C3431D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E951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495590" w14:textId="77777777" w:rsidR="00C3431D" w:rsidRDefault="00C3431D">
            <w:r>
              <w:rPr>
                <w:sz w:val="16"/>
                <w:szCs w:val="16"/>
              </w:rPr>
              <w:t>R4-2001002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44B7B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0832E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A538D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82E56E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1709B4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4928B3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B23C9" w14:textId="77777777" w:rsidR="00C3431D" w:rsidRDefault="00C3431D"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897CF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4A61B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545B5" w14:textId="77777777" w:rsidR="00C3431D" w:rsidRDefault="00C3431D">
            <w:r>
              <w:rPr>
                <w:sz w:val="16"/>
                <w:szCs w:val="16"/>
              </w:rPr>
              <w:t>CR: Updates to NR PDSCH test parameters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DFF9CF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7F57DC" w14:textId="77777777" w:rsidR="00C3431D" w:rsidRDefault="00C3431D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A6EB5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560326" w14:textId="77777777" w:rsidR="00C3431D" w:rsidRDefault="00C3431D">
            <w:r>
              <w:rPr>
                <w:sz w:val="16"/>
                <w:szCs w:val="16"/>
              </w:rPr>
              <w:t>R4-2001450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3AA23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62D8AE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1F6E7E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DEA519" w14:textId="77777777" w:rsidR="00C3431D" w:rsidRDefault="00C3431D">
            <w:pPr>
              <w:rPr>
                <w:sz w:val="16"/>
                <w:szCs w:val="16"/>
              </w:rPr>
            </w:pPr>
          </w:p>
        </w:tc>
      </w:tr>
    </w:tbl>
    <w:p w14:paraId="3450D900" w14:textId="42136624" w:rsidR="00C3431D" w:rsidRDefault="00C3431D" w:rsidP="00C3431D">
      <w:pPr>
        <w:rPr>
          <w:rFonts w:eastAsia="Malgun Gothic"/>
        </w:rPr>
      </w:pPr>
    </w:p>
    <w:p w14:paraId="740C517E" w14:textId="524D051B" w:rsidR="00072EC5" w:rsidRPr="00C3431D" w:rsidRDefault="00072EC5" w:rsidP="00072EC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C3431D">
        <w:rPr>
          <w:rFonts w:ascii="Arial" w:eastAsia="Malgun Gothic" w:hAnsi="Arial" w:cs="Arial"/>
          <w:b/>
          <w:bCs/>
          <w:sz w:val="24"/>
          <w:szCs w:val="24"/>
        </w:rPr>
        <w:t>RP-20039</w:t>
      </w:r>
      <w:r>
        <w:rPr>
          <w:rFonts w:ascii="Arial" w:eastAsia="Malgun Gothic" w:hAnsi="Arial" w:cs="Arial"/>
          <w:b/>
          <w:bCs/>
          <w:sz w:val="24"/>
          <w:szCs w:val="24"/>
        </w:rPr>
        <w:t>6</w:t>
      </w:r>
      <w:r w:rsidRPr="00C3431D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8" w:name="_Hlk34990661"/>
      <w:r w:rsidRPr="00C3431D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  <w:bookmarkEnd w:id="8"/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72EC5" w14:paraId="48679B5E" w14:textId="77777777" w:rsidTr="00072EC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8B786A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975ACA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82E0F5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CFCEE39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4BC4AB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C4A44C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DFB8B9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BE6520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93A6740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97C801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E0D2B1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FF7B63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42D4973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72EC5" w14:paraId="45A94196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C02FC7" w14:textId="77777777" w:rsidR="00072EC5" w:rsidRDefault="00072EC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F5BBD5" w14:textId="77777777" w:rsidR="00072EC5" w:rsidRDefault="00072EC5">
            <w:r>
              <w:rPr>
                <w:sz w:val="16"/>
                <w:szCs w:val="16"/>
              </w:rPr>
              <w:t>0163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3D2B7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278588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A7E16" w14:textId="77777777" w:rsidR="00072EC5" w:rsidRDefault="00072EC5">
            <w:r>
              <w:rPr>
                <w:sz w:val="16"/>
                <w:szCs w:val="16"/>
              </w:rPr>
              <w:t>CR for 38.101-3: Correction of MOP tolerance for B41/n41 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3D700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C0001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8FA82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F2664" w14:textId="77777777" w:rsidR="00072EC5" w:rsidRDefault="00072EC5">
            <w:r>
              <w:rPr>
                <w:sz w:val="16"/>
                <w:szCs w:val="16"/>
              </w:rPr>
              <w:t>R4-2000410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0AA03" w14:textId="77777777" w:rsidR="00072EC5" w:rsidRDefault="00072EC5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70D34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F2751C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837841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CAFAB0F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45E785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F8C7E" w14:textId="77777777" w:rsidR="00072EC5" w:rsidRDefault="00072EC5">
            <w:r>
              <w:rPr>
                <w:sz w:val="16"/>
                <w:szCs w:val="16"/>
              </w:rPr>
              <w:t>0164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D99F0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74FB2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952C1" w14:textId="77777777" w:rsidR="00072EC5" w:rsidRDefault="00072EC5">
            <w:r>
              <w:rPr>
                <w:sz w:val="16"/>
                <w:szCs w:val="16"/>
              </w:rPr>
              <w:t>Mirror CR for 38.101-3: Correction of MOP tolerance for B41/n41 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88FF3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475551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A0B775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AAAB5F" w14:textId="77777777" w:rsidR="00072EC5" w:rsidRDefault="00072EC5">
            <w:r>
              <w:rPr>
                <w:sz w:val="16"/>
                <w:szCs w:val="16"/>
              </w:rPr>
              <w:t>R4-2000411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D00E7" w14:textId="77777777" w:rsidR="00072EC5" w:rsidRDefault="00072EC5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869E6" w14:textId="77777777" w:rsidR="00072EC5" w:rsidRDefault="00072EC5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236293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898492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099673FE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422602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B8E01D" w14:textId="77777777" w:rsidR="00072EC5" w:rsidRDefault="00072EC5">
            <w:r>
              <w:rPr>
                <w:sz w:val="16"/>
                <w:szCs w:val="16"/>
              </w:rPr>
              <w:t>0171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A73A7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3B391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CC314" w14:textId="77777777" w:rsidR="00072EC5" w:rsidRDefault="00072EC5">
            <w:r>
              <w:rPr>
                <w:sz w:val="16"/>
                <w:szCs w:val="16"/>
              </w:rPr>
              <w:t>CR to TS 38.101-3: corrections on ACS for intra-band contiguous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D4A46A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461A9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133A47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FA43D" w14:textId="77777777" w:rsidR="00072EC5" w:rsidRDefault="00072EC5">
            <w:r>
              <w:rPr>
                <w:sz w:val="16"/>
                <w:szCs w:val="16"/>
              </w:rPr>
              <w:t>R4-2000451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C881C" w14:textId="77777777" w:rsidR="00072EC5" w:rsidRDefault="00072EC5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3E6CBE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DE954F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12BAD6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0ACDE48D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EC9F5A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A35DB" w14:textId="77777777" w:rsidR="00072EC5" w:rsidRDefault="00072EC5">
            <w:r>
              <w:rPr>
                <w:sz w:val="16"/>
                <w:szCs w:val="16"/>
              </w:rPr>
              <w:t>0172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E0FDA1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6EF90F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579C2" w14:textId="77777777" w:rsidR="00072EC5" w:rsidRDefault="00072EC5">
            <w:r>
              <w:rPr>
                <w:sz w:val="16"/>
                <w:szCs w:val="16"/>
              </w:rPr>
              <w:t>CR to TS 38.101-3: corrections on ACS for intra-band contiguous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CE1FD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E690EF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2FB7D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86BC02" w14:textId="77777777" w:rsidR="00072EC5" w:rsidRDefault="00072EC5">
            <w:r>
              <w:rPr>
                <w:sz w:val="16"/>
                <w:szCs w:val="16"/>
              </w:rPr>
              <w:t>R4-2000452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76B26" w14:textId="77777777" w:rsidR="00072EC5" w:rsidRDefault="00072EC5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66327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169A8C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33BC5B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7C59510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C5A182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D1B91E" w14:textId="77777777" w:rsidR="00072EC5" w:rsidRDefault="00072EC5">
            <w:r>
              <w:rPr>
                <w:sz w:val="16"/>
                <w:szCs w:val="16"/>
              </w:rPr>
              <w:t>0173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B772E9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04BA1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24A69" w14:textId="77777777" w:rsidR="00072EC5" w:rsidRDefault="00072EC5">
            <w:r>
              <w:rPr>
                <w:sz w:val="16"/>
                <w:szCs w:val="16"/>
              </w:rPr>
              <w:t>CR to TS 38.101-3: editorial corrections on Rx requirements for intra-band contiguous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8D7FC6" w14:textId="77777777" w:rsidR="00072EC5" w:rsidRDefault="00072EC5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BC2C5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BD284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67C85A" w14:textId="77777777" w:rsidR="00072EC5" w:rsidRDefault="00072EC5">
            <w:r>
              <w:rPr>
                <w:sz w:val="16"/>
                <w:szCs w:val="16"/>
              </w:rPr>
              <w:t>R4-2002722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DF997" w14:textId="77777777" w:rsidR="00072EC5" w:rsidRDefault="00072EC5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DCE7F9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BC3EA9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BC8EF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1EB2733E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F45FE7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FF9A3" w14:textId="77777777" w:rsidR="00072EC5" w:rsidRDefault="00072EC5">
            <w:r>
              <w:rPr>
                <w:sz w:val="16"/>
                <w:szCs w:val="16"/>
              </w:rPr>
              <w:t>0174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89817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1F74D6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1FE59" w14:textId="77777777" w:rsidR="00072EC5" w:rsidRDefault="00072EC5">
            <w:r>
              <w:rPr>
                <w:sz w:val="16"/>
                <w:szCs w:val="16"/>
              </w:rPr>
              <w:t>CR to TS 38.101-3: editorial corrections on Rx requirements for intra-band contiguous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7768B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2BA703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2E2F4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B95B59" w14:textId="77777777" w:rsidR="00072EC5" w:rsidRDefault="00072EC5">
            <w:r>
              <w:rPr>
                <w:sz w:val="16"/>
                <w:szCs w:val="16"/>
              </w:rPr>
              <w:t>R4-2000454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21B5B" w14:textId="77777777" w:rsidR="00072EC5" w:rsidRDefault="00072EC5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104A7A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05EAAF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091689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64A2733F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BD376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C29B6" w14:textId="77777777" w:rsidR="00072EC5" w:rsidRDefault="00072EC5">
            <w:r>
              <w:rPr>
                <w:sz w:val="16"/>
                <w:szCs w:val="16"/>
              </w:rPr>
              <w:t>0176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90EC6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888BBD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581E9" w14:textId="77777777" w:rsidR="00072EC5" w:rsidRDefault="00072EC5">
            <w:r>
              <w:rPr>
                <w:sz w:val="16"/>
                <w:szCs w:val="16"/>
              </w:rPr>
              <w:t>CR to TS 38.101-3: Correct the intra-band ENDC channel spacing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5C6F4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E2322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6946F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E9524C" w14:textId="77777777" w:rsidR="00072EC5" w:rsidRDefault="00072EC5">
            <w:r>
              <w:rPr>
                <w:sz w:val="16"/>
                <w:szCs w:val="16"/>
              </w:rPr>
              <w:t>R4-2002718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06FDA2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D0964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9E1D7D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DE2E49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4CD4684C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2C11BA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B0DE3F" w14:textId="77777777" w:rsidR="00072EC5" w:rsidRDefault="00072EC5">
            <w:r>
              <w:rPr>
                <w:sz w:val="16"/>
                <w:szCs w:val="16"/>
              </w:rPr>
              <w:t>0177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4AC9EA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30E43B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0A90C" w14:textId="77777777" w:rsidR="00072EC5" w:rsidRDefault="00072EC5">
            <w:r>
              <w:rPr>
                <w:sz w:val="16"/>
                <w:szCs w:val="16"/>
              </w:rPr>
              <w:t>CR to TS 38.101-3: Correct the intra-band ENDC channel spacing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23275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6B181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49D7F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ADFE3" w14:textId="77777777" w:rsidR="00072EC5" w:rsidRDefault="00072EC5">
            <w:r>
              <w:rPr>
                <w:sz w:val="16"/>
                <w:szCs w:val="16"/>
              </w:rPr>
              <w:t>R4-2000490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BDDA3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B26557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E6C47A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0C3831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189CCBD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B203CE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8ACC2" w14:textId="77777777" w:rsidR="00072EC5" w:rsidRDefault="00072EC5">
            <w:r>
              <w:rPr>
                <w:sz w:val="16"/>
                <w:szCs w:val="16"/>
              </w:rPr>
              <w:t>0182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86DC9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3893A9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5737D" w14:textId="77777777" w:rsidR="00072EC5" w:rsidRDefault="00072EC5">
            <w:r>
              <w:rPr>
                <w:sz w:val="16"/>
                <w:szCs w:val="16"/>
              </w:rPr>
              <w:t>CR for TS38.101-3, Correction of IE RF-Parameters name of maxUplinkDutyCycle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C6BFD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779C4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71829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F6D36F" w14:textId="77777777" w:rsidR="00072EC5" w:rsidRDefault="00072EC5">
            <w:r>
              <w:rPr>
                <w:sz w:val="16"/>
                <w:szCs w:val="16"/>
              </w:rPr>
              <w:t>R4-2000598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1A0A95" w14:textId="77777777" w:rsidR="00072EC5" w:rsidRDefault="00072E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4FE5A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6E7EDD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05B8A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4614C95F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80420F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2F34B" w14:textId="77777777" w:rsidR="00072EC5" w:rsidRDefault="00072EC5">
            <w:r>
              <w:rPr>
                <w:sz w:val="16"/>
                <w:szCs w:val="16"/>
              </w:rPr>
              <w:t>0192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EC66C6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FB4A9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2A59E" w14:textId="77777777" w:rsidR="00072EC5" w:rsidRDefault="00072EC5">
            <w:r>
              <w:rPr>
                <w:sz w:val="16"/>
                <w:szCs w:val="16"/>
              </w:rPr>
              <w:t>CR to TS 38.101-3: editorial correction for output power dynamics for intra-band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8595D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9431C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7092F8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2E911" w14:textId="77777777" w:rsidR="00072EC5" w:rsidRDefault="00072EC5">
            <w:r>
              <w:rPr>
                <w:sz w:val="16"/>
                <w:szCs w:val="16"/>
              </w:rPr>
              <w:t>R4-2000892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741B20" w14:textId="77777777" w:rsidR="00072EC5" w:rsidRDefault="00072EC5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16E52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321581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6FEE46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147B3818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7E2877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326BC" w14:textId="77777777" w:rsidR="00072EC5" w:rsidRDefault="00072EC5">
            <w:r>
              <w:rPr>
                <w:sz w:val="16"/>
                <w:szCs w:val="16"/>
              </w:rPr>
              <w:t>0193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51DB68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AE7D8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D12BF" w14:textId="77777777" w:rsidR="00072EC5" w:rsidRDefault="00072EC5">
            <w:r>
              <w:rPr>
                <w:sz w:val="16"/>
                <w:szCs w:val="16"/>
              </w:rPr>
              <w:t>CR to TS 38.101-3: editorial correction for output power dynamics for intra-band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451BF5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4E2F10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706755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8FEB9" w14:textId="77777777" w:rsidR="00072EC5" w:rsidRDefault="00072EC5">
            <w:r>
              <w:rPr>
                <w:sz w:val="16"/>
                <w:szCs w:val="16"/>
              </w:rPr>
              <w:t>R4-2000893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0C6B1" w14:textId="77777777" w:rsidR="00072EC5" w:rsidRDefault="00072EC5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2332B8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5D7C15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6E172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B7DC523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23AD09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B21494" w14:textId="77777777" w:rsidR="00072EC5" w:rsidRDefault="00072EC5">
            <w:r>
              <w:rPr>
                <w:sz w:val="16"/>
                <w:szCs w:val="16"/>
              </w:rPr>
              <w:t>0198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C313C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897882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E0BF10" w14:textId="77777777" w:rsidR="00072EC5" w:rsidRDefault="00072EC5">
            <w:r>
              <w:rPr>
                <w:sz w:val="16"/>
                <w:szCs w:val="16"/>
              </w:rPr>
              <w:t>CR on correction of 38.101-3 NEDC Ppowerclass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E8640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41435A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C1C883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603F6" w14:textId="77777777" w:rsidR="00072EC5" w:rsidRDefault="00072EC5">
            <w:r>
              <w:rPr>
                <w:sz w:val="16"/>
                <w:szCs w:val="16"/>
              </w:rPr>
              <w:t>R4-2001227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42BAF3" w14:textId="77777777" w:rsidR="00072EC5" w:rsidRDefault="00072EC5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ADA2A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604796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A7268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0EAE4457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009D1D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9853BA" w14:textId="77777777" w:rsidR="00072EC5" w:rsidRDefault="00072EC5">
            <w:r>
              <w:rPr>
                <w:sz w:val="16"/>
                <w:szCs w:val="16"/>
              </w:rPr>
              <w:t>0199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D0D984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579B8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B3660" w14:textId="77777777" w:rsidR="00072EC5" w:rsidRDefault="00072EC5">
            <w:r>
              <w:rPr>
                <w:sz w:val="16"/>
                <w:szCs w:val="16"/>
              </w:rPr>
              <w:t>CR on correction of 38.101-3 NEDC Ppowerclass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1D2FF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85D79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6C6D3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6344B" w14:textId="77777777" w:rsidR="00072EC5" w:rsidRDefault="00072EC5">
            <w:r>
              <w:rPr>
                <w:sz w:val="16"/>
                <w:szCs w:val="16"/>
              </w:rPr>
              <w:t>R4-2001228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0D818" w14:textId="77777777" w:rsidR="00072EC5" w:rsidRDefault="00072EC5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EE90F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9FC436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37045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2035FEE3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808310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0E543" w14:textId="77777777" w:rsidR="00072EC5" w:rsidRDefault="00072EC5">
            <w:r>
              <w:rPr>
                <w:sz w:val="16"/>
                <w:szCs w:val="16"/>
              </w:rPr>
              <w:t>0210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D81D1E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E209AC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9FC67" w14:textId="77777777" w:rsidR="00072EC5" w:rsidRDefault="00072EC5">
            <w:r>
              <w:rPr>
                <w:sz w:val="16"/>
                <w:szCs w:val="16"/>
              </w:rPr>
              <w:t>CR to 38.101-3 R15 to remove FDM ULSUP combinations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74CB10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F283D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776B7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F21A0D" w14:textId="77777777" w:rsidR="00072EC5" w:rsidRDefault="00072EC5">
            <w:r>
              <w:rPr>
                <w:sz w:val="16"/>
                <w:szCs w:val="16"/>
              </w:rPr>
              <w:t>R4-2001697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DE612E" w14:textId="77777777" w:rsidR="00072EC5" w:rsidRDefault="00072EC5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42F03D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07156C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CDB21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69D49974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801ED5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BBF74" w14:textId="77777777" w:rsidR="00072EC5" w:rsidRDefault="00072EC5">
            <w:r>
              <w:rPr>
                <w:sz w:val="16"/>
                <w:szCs w:val="16"/>
              </w:rPr>
              <w:t>0211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5C7219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920253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6FEA71" w14:textId="77777777" w:rsidR="00072EC5" w:rsidRDefault="00072EC5">
            <w:r>
              <w:rPr>
                <w:sz w:val="16"/>
                <w:szCs w:val="16"/>
              </w:rPr>
              <w:t>CR to 38.101-3 R16 to remove FDM ULSUP combinations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1C50C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12896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EEA6A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3E23E" w14:textId="77777777" w:rsidR="00072EC5" w:rsidRDefault="00072EC5">
            <w:r>
              <w:rPr>
                <w:sz w:val="16"/>
                <w:szCs w:val="16"/>
              </w:rPr>
              <w:t>R4-2001716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B100E" w14:textId="77777777" w:rsidR="00072EC5" w:rsidRDefault="00072EC5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3D761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7A8C77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6B7E2E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0E5CD98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0FE2D1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D2014" w14:textId="77777777" w:rsidR="00072EC5" w:rsidRDefault="00072EC5">
            <w:r>
              <w:rPr>
                <w:sz w:val="16"/>
                <w:szCs w:val="16"/>
              </w:rPr>
              <w:t>0212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462ED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93F8C3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B2270" w14:textId="77777777" w:rsidR="00072EC5" w:rsidRDefault="00072EC5">
            <w:r>
              <w:rPr>
                <w:sz w:val="16"/>
                <w:szCs w:val="16"/>
              </w:rPr>
              <w:t>CR for inter-band ENDC Tx requirement_Rel-15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4F51D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C0585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C8AB3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19E2A" w14:textId="77777777" w:rsidR="00072EC5" w:rsidRDefault="00072EC5">
            <w:r>
              <w:rPr>
                <w:sz w:val="16"/>
                <w:szCs w:val="16"/>
              </w:rPr>
              <w:t>R4-2001769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D8063" w14:textId="77777777" w:rsidR="00072EC5" w:rsidRDefault="00072E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31940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2C8A6F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C7AA8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AD4039E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0CFDCE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1D3E1" w14:textId="77777777" w:rsidR="00072EC5" w:rsidRDefault="00072EC5">
            <w:r>
              <w:rPr>
                <w:sz w:val="16"/>
                <w:szCs w:val="16"/>
              </w:rPr>
              <w:t>0213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DA24F1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C83952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4BDDB9" w14:textId="77777777" w:rsidR="00072EC5" w:rsidRDefault="00072EC5">
            <w:r>
              <w:rPr>
                <w:sz w:val="16"/>
                <w:szCs w:val="16"/>
              </w:rPr>
              <w:t>CR for inter-band ENDC Tx requirement_Rel-16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85E15D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3A0DA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E8C89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2263B" w14:textId="77777777" w:rsidR="00072EC5" w:rsidRDefault="00072EC5">
            <w:r>
              <w:rPr>
                <w:sz w:val="16"/>
                <w:szCs w:val="16"/>
              </w:rPr>
              <w:t>R4-2003084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4183B2" w14:textId="77777777" w:rsidR="00072EC5" w:rsidRDefault="00072E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60A78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AC9062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2BE3EF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222482F8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B9C4B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79F31" w14:textId="77777777" w:rsidR="00072EC5" w:rsidRDefault="00072EC5">
            <w:r>
              <w:rPr>
                <w:sz w:val="16"/>
                <w:szCs w:val="16"/>
              </w:rPr>
              <w:t>0216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33129C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DD598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809C6" w14:textId="77777777" w:rsidR="00072EC5" w:rsidRDefault="00072EC5">
            <w:r>
              <w:rPr>
                <w:sz w:val="16"/>
                <w:szCs w:val="16"/>
              </w:rPr>
              <w:t>EN-DC configuration table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BDDCC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8D864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1242C7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8ACF4" w14:textId="77777777" w:rsidR="00072EC5" w:rsidRDefault="00072EC5">
            <w:r>
              <w:rPr>
                <w:sz w:val="16"/>
                <w:szCs w:val="16"/>
              </w:rPr>
              <w:t>R4-2002723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FCC42" w14:textId="77777777" w:rsidR="00072EC5" w:rsidRDefault="00072E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BBB9F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198CB8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382D09" w14:textId="77777777" w:rsidR="00072EC5" w:rsidRDefault="00072EC5">
            <w:pPr>
              <w:rPr>
                <w:sz w:val="16"/>
                <w:szCs w:val="16"/>
              </w:rPr>
            </w:pPr>
          </w:p>
        </w:tc>
      </w:tr>
    </w:tbl>
    <w:p w14:paraId="7D425A2D" w14:textId="2F24E8AF" w:rsidR="00C3431D" w:rsidRDefault="00C3431D" w:rsidP="00C3431D">
      <w:pPr>
        <w:rPr>
          <w:rFonts w:eastAsia="Malgun Gothic"/>
        </w:rPr>
      </w:pPr>
    </w:p>
    <w:p w14:paraId="6B01E0D2" w14:textId="17135803" w:rsidR="00072EC5" w:rsidRPr="00C3431D" w:rsidRDefault="00072EC5" w:rsidP="00072EC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C3431D">
        <w:rPr>
          <w:rFonts w:ascii="Arial" w:eastAsia="Malgun Gothic" w:hAnsi="Arial" w:cs="Arial"/>
          <w:b/>
          <w:bCs/>
          <w:sz w:val="24"/>
          <w:szCs w:val="24"/>
        </w:rPr>
        <w:t>RP-20039</w:t>
      </w:r>
      <w:r>
        <w:rPr>
          <w:rFonts w:ascii="Arial" w:eastAsia="Malgun Gothic" w:hAnsi="Arial" w:cs="Arial"/>
          <w:b/>
          <w:bCs/>
          <w:sz w:val="24"/>
          <w:szCs w:val="24"/>
        </w:rPr>
        <w:t>5</w:t>
      </w:r>
      <w:r w:rsidRPr="00C3431D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9" w:name="_Hlk34990721"/>
      <w:r w:rsidRPr="00C3431D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  <w:bookmarkEnd w:id="9"/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72EC5" w14:paraId="4B93BB58" w14:textId="77777777" w:rsidTr="00072EC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F6032F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E5111E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CE8D3A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0CE867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3C747C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4D944F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3F7DAE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C55407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3565E3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928B08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EC9C62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38135A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B4B1C91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72EC5" w14:paraId="7F17BE38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87028C" w14:textId="77777777" w:rsidR="00072EC5" w:rsidRDefault="00072EC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99E0F" w14:textId="77777777" w:rsidR="00072EC5" w:rsidRDefault="00072EC5">
            <w:r>
              <w:rPr>
                <w:sz w:val="16"/>
                <w:szCs w:val="16"/>
              </w:rPr>
              <w:t>0079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18030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F8A01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E16AA" w14:textId="77777777" w:rsidR="00072EC5" w:rsidRDefault="00072EC5">
            <w:r>
              <w:rPr>
                <w:sz w:val="16"/>
                <w:szCs w:val="16"/>
              </w:rPr>
              <w:t>Correction of the FR2 RMC slot patterns for MOP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84A7B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E188A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04763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FF9854" w14:textId="77777777" w:rsidR="00072EC5" w:rsidRDefault="00072EC5">
            <w:r>
              <w:rPr>
                <w:sz w:val="16"/>
                <w:szCs w:val="16"/>
              </w:rPr>
              <w:t>R4-2000003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38FA1" w14:textId="77777777" w:rsidR="00072EC5" w:rsidRDefault="00072EC5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9E769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9F6B67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E83A7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B82FA81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E96620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FB62A" w14:textId="77777777" w:rsidR="00072EC5" w:rsidRDefault="00072EC5">
            <w:r>
              <w:rPr>
                <w:sz w:val="16"/>
                <w:szCs w:val="16"/>
              </w:rPr>
              <w:t>0080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FC293F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C7345F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0FC3A" w14:textId="77777777" w:rsidR="00072EC5" w:rsidRDefault="00072EC5">
            <w:r>
              <w:rPr>
                <w:sz w:val="16"/>
                <w:szCs w:val="16"/>
              </w:rPr>
              <w:t>Correction of the FR2 RMC slot patterns for MOP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8FD22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23E6CD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5A446E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FF067" w14:textId="77777777" w:rsidR="00072EC5" w:rsidRDefault="00072EC5">
            <w:r>
              <w:rPr>
                <w:sz w:val="16"/>
                <w:szCs w:val="16"/>
              </w:rPr>
              <w:t>R4-2000004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65AFD" w14:textId="77777777" w:rsidR="00072EC5" w:rsidRDefault="00072EC5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D5EE5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BE5FDE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7097F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778DD249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D118E7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B5414A" w14:textId="77777777" w:rsidR="00072EC5" w:rsidRDefault="00072EC5"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698E4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4109C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E09D5" w14:textId="77777777" w:rsidR="00072EC5" w:rsidRDefault="00072EC5">
            <w:r>
              <w:rPr>
                <w:sz w:val="16"/>
                <w:szCs w:val="16"/>
              </w:rPr>
              <w:t>CR to 38.101-2 to correct Link and Meas Angles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BC366D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0CBC9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6D634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47038" w14:textId="77777777" w:rsidR="00072EC5" w:rsidRDefault="00072EC5">
            <w:r>
              <w:rPr>
                <w:sz w:val="16"/>
                <w:szCs w:val="16"/>
              </w:rPr>
              <w:t>R4-2002734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F1DA54" w14:textId="77777777" w:rsidR="00072EC5" w:rsidRDefault="00072EC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19505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CEA5C0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B994C9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77C669D2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C930AF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D6E49" w14:textId="77777777" w:rsidR="00072EC5" w:rsidRDefault="00072EC5"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CAFA5" w14:textId="77777777" w:rsidR="00072EC5" w:rsidRDefault="00072EC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B57EF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F94391" w14:textId="77777777" w:rsidR="00072EC5" w:rsidRDefault="00072EC5">
            <w:r>
              <w:rPr>
                <w:sz w:val="16"/>
                <w:szCs w:val="16"/>
              </w:rPr>
              <w:t>CR to 38.101-2 (Rel-15)  MPR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A1E00D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1D2C6A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3DA23F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860627" w14:textId="77777777" w:rsidR="00072EC5" w:rsidRDefault="00072EC5">
            <w:r>
              <w:rPr>
                <w:sz w:val="16"/>
                <w:szCs w:val="16"/>
              </w:rPr>
              <w:t>R4-2002917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6FA03" w14:textId="77777777" w:rsidR="00072EC5" w:rsidRDefault="00072EC5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20899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A0C8AD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3F4853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716B69A1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D69D0C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537D4B" w14:textId="77777777" w:rsidR="00072EC5" w:rsidRDefault="00072EC5"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FA9F55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F47BC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FD88E" w14:textId="77777777" w:rsidR="00072EC5" w:rsidRDefault="00072EC5">
            <w:r>
              <w:rPr>
                <w:sz w:val="16"/>
                <w:szCs w:val="16"/>
              </w:rPr>
              <w:t>CR to 38.101-2 (Rel-16)  MPR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390BB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44B45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88124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F0B34" w14:textId="77777777" w:rsidR="00072EC5" w:rsidRDefault="00072EC5">
            <w:r>
              <w:rPr>
                <w:sz w:val="16"/>
                <w:szCs w:val="16"/>
              </w:rPr>
              <w:t>R4-2000398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DD4E3" w14:textId="77777777" w:rsidR="00072EC5" w:rsidRDefault="00072EC5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6CB9D8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2261D8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10752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69514933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C0271F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99DD0" w14:textId="77777777" w:rsidR="00072EC5" w:rsidRDefault="00072EC5"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80E53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EA7738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C7CDA" w14:textId="77777777" w:rsidR="00072EC5" w:rsidRDefault="00072EC5">
            <w:r>
              <w:rPr>
                <w:sz w:val="16"/>
                <w:szCs w:val="16"/>
              </w:rPr>
              <w:t>CR FR2 CA tables REL15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7EAB68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2AA7F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D38B67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97A9E9" w14:textId="77777777" w:rsidR="00072EC5" w:rsidRDefault="00072EC5">
            <w:r>
              <w:rPr>
                <w:sz w:val="16"/>
                <w:szCs w:val="16"/>
              </w:rPr>
              <w:t>R4-2002922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5E3207" w14:textId="77777777" w:rsidR="00072EC5" w:rsidRDefault="00072E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B1FD0E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45B2A5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E30C0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C069699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720F81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9A9DF" w14:textId="77777777" w:rsidR="00072EC5" w:rsidRDefault="00072EC5">
            <w:r>
              <w:rPr>
                <w:sz w:val="16"/>
                <w:szCs w:val="16"/>
              </w:rPr>
              <w:t>0106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699F7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D7D49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C2A38" w14:textId="77777777" w:rsidR="00072EC5" w:rsidRDefault="00072EC5">
            <w:r>
              <w:rPr>
                <w:sz w:val="16"/>
                <w:szCs w:val="16"/>
              </w:rPr>
              <w:t>CR FR2 CA tables REL16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C71DF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95573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3FE3A9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0D9DCB" w14:textId="77777777" w:rsidR="00072EC5" w:rsidRDefault="00072EC5">
            <w:r>
              <w:rPr>
                <w:sz w:val="16"/>
                <w:szCs w:val="16"/>
              </w:rPr>
              <w:t>R4-2000523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B2E98" w14:textId="77777777" w:rsidR="00072EC5" w:rsidRDefault="00072E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73962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915F55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032DF2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54F6C0F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CC44D3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7912F1" w14:textId="77777777" w:rsidR="00072EC5" w:rsidRDefault="00072EC5">
            <w:r>
              <w:rPr>
                <w:sz w:val="16"/>
                <w:szCs w:val="16"/>
              </w:rPr>
              <w:t>0107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87B8C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087517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80B4EB" w14:textId="77777777" w:rsidR="00072EC5" w:rsidRDefault="00072EC5">
            <w:r>
              <w:rPr>
                <w:sz w:val="16"/>
                <w:szCs w:val="16"/>
              </w:rPr>
              <w:t>CR to TS 38.101-2 on corrections to intra-band contiguous CA for FR2 bands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972BD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38E8E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A0CBE1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A5EF7" w14:textId="77777777" w:rsidR="00072EC5" w:rsidRDefault="00072EC5">
            <w:r>
              <w:rPr>
                <w:sz w:val="16"/>
                <w:szCs w:val="16"/>
              </w:rPr>
              <w:t>R4-2000559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9F69B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68017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FC956C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FD2A60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689AB5DA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F1445B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D826C8" w14:textId="77777777" w:rsidR="00072EC5" w:rsidRDefault="00072EC5"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54AAAF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4E839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D94B8" w14:textId="77777777" w:rsidR="00072EC5" w:rsidRDefault="00072EC5">
            <w:r>
              <w:rPr>
                <w:sz w:val="16"/>
                <w:szCs w:val="16"/>
              </w:rPr>
              <w:t>CR to TS 38.101-2 on corrections to intra-band contiguous CA for FR2 bands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6F31A8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D0D990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759DC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EF9A7" w14:textId="77777777" w:rsidR="00072EC5" w:rsidRDefault="00072EC5">
            <w:r>
              <w:rPr>
                <w:sz w:val="16"/>
                <w:szCs w:val="16"/>
              </w:rPr>
              <w:t>R4-2000562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C665E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FF0CD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35BB58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60F4C2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0C61C2B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3F644F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F7E4B2" w14:textId="77777777" w:rsidR="00072EC5" w:rsidRDefault="00072EC5">
            <w:r>
              <w:rPr>
                <w:sz w:val="16"/>
                <w:szCs w:val="16"/>
              </w:rPr>
              <w:t>0109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D4AC4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A33B1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DFC20" w14:textId="77777777" w:rsidR="00072EC5" w:rsidRDefault="00072EC5">
            <w:r>
              <w:rPr>
                <w:sz w:val="16"/>
                <w:szCs w:val="16"/>
              </w:rPr>
              <w:t>CR to 38.101-2: Align Rx CA requirements structure with TS38.101-1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DDFD9D" w14:textId="77777777" w:rsidR="00072EC5" w:rsidRDefault="00072EC5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74D66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4101F8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55E9C" w14:textId="77777777" w:rsidR="00072EC5" w:rsidRDefault="00072EC5">
            <w:r>
              <w:rPr>
                <w:sz w:val="16"/>
                <w:szCs w:val="16"/>
              </w:rPr>
              <w:t>R4-2000695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B6681" w14:textId="77777777" w:rsidR="00072EC5" w:rsidRDefault="00072E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848EB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7221FC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8E8662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352C905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336ACD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950866" w14:textId="77777777" w:rsidR="00072EC5" w:rsidRDefault="00072EC5">
            <w:r>
              <w:rPr>
                <w:sz w:val="16"/>
                <w:szCs w:val="16"/>
              </w:rPr>
              <w:t>0110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70074B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4CB12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F5112" w14:textId="77777777" w:rsidR="00072EC5" w:rsidRDefault="00072EC5">
            <w:r>
              <w:rPr>
                <w:sz w:val="16"/>
                <w:szCs w:val="16"/>
              </w:rPr>
              <w:t>CR to 38.101-2: Align Rx CA requirements structure with TS38.101-1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61015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B3C8E0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E0BA5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1A3B7" w14:textId="77777777" w:rsidR="00072EC5" w:rsidRDefault="00072EC5">
            <w:r>
              <w:rPr>
                <w:sz w:val="16"/>
                <w:szCs w:val="16"/>
              </w:rPr>
              <w:t>R4-2000696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72771A" w14:textId="77777777" w:rsidR="00072EC5" w:rsidRDefault="00072E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4FEF31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982756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29BD5F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41B424B9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F680B0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3986F" w14:textId="77777777" w:rsidR="00072EC5" w:rsidRDefault="00072EC5">
            <w:r>
              <w:rPr>
                <w:sz w:val="16"/>
                <w:szCs w:val="16"/>
              </w:rPr>
              <w:t>0113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BB285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C43C7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0EA42" w14:textId="77777777" w:rsidR="00072EC5" w:rsidRDefault="00072EC5">
            <w:r>
              <w:rPr>
                <w:sz w:val="16"/>
                <w:szCs w:val="16"/>
              </w:rPr>
              <w:t>CR for TS 38.101-2: Editorial addition of CBW and CABW definitions in Abbreviations section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7ABF6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CC8DF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A2D7F2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433CF4" w14:textId="77777777" w:rsidR="00072EC5" w:rsidRDefault="00072EC5">
            <w:r>
              <w:rPr>
                <w:sz w:val="16"/>
                <w:szCs w:val="16"/>
              </w:rPr>
              <w:t>R4-2002721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86258C" w14:textId="77777777" w:rsidR="00072EC5" w:rsidRDefault="00072EC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B3B96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09A729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5E962D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4B016D50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F1A805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7A759" w14:textId="77777777" w:rsidR="00072EC5" w:rsidRDefault="00072EC5">
            <w:r>
              <w:rPr>
                <w:sz w:val="16"/>
                <w:szCs w:val="16"/>
              </w:rPr>
              <w:t>0114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6BF1E0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2AF19F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43309" w14:textId="77777777" w:rsidR="00072EC5" w:rsidRDefault="00072EC5">
            <w:r>
              <w:rPr>
                <w:sz w:val="16"/>
                <w:szCs w:val="16"/>
              </w:rPr>
              <w:t>CR for TS 38.101-2: Editorial addition of CBW and CABW definitions in Abbreviations section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6A4AE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87AD6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D0C21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A72428" w14:textId="77777777" w:rsidR="00072EC5" w:rsidRDefault="00072EC5">
            <w:r>
              <w:rPr>
                <w:sz w:val="16"/>
                <w:szCs w:val="16"/>
              </w:rPr>
              <w:t>R4-2000746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2F37D" w14:textId="77777777" w:rsidR="00072EC5" w:rsidRDefault="00072EC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3DDE6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C49215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24D4B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220C8B2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CB6112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79C32" w14:textId="77777777" w:rsidR="00072EC5" w:rsidRDefault="00072EC5"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00DE4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1DAF7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6A0861" w14:textId="77777777" w:rsidR="00072EC5" w:rsidRDefault="00072EC5">
            <w:r>
              <w:rPr>
                <w:sz w:val="16"/>
                <w:szCs w:val="16"/>
              </w:rPr>
              <w:t>CR to TS 38.101-2 Correction on FRC table for FR2 DL 64QAM(R15)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03221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1FDB00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2185FC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DFF78" w14:textId="77777777" w:rsidR="00072EC5" w:rsidRDefault="00072EC5">
            <w:r>
              <w:rPr>
                <w:sz w:val="16"/>
                <w:szCs w:val="16"/>
              </w:rPr>
              <w:t>R4-2000912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DE803A" w14:textId="77777777" w:rsidR="00072EC5" w:rsidRDefault="00072EC5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9FE8D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D713A7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19E2DB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90C2A57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C02609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800B26" w14:textId="77777777" w:rsidR="00072EC5" w:rsidRDefault="00072EC5">
            <w:r>
              <w:rPr>
                <w:sz w:val="16"/>
                <w:szCs w:val="16"/>
              </w:rPr>
              <w:t>0118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88F84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E68534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11C51" w14:textId="77777777" w:rsidR="00072EC5" w:rsidRDefault="00072EC5">
            <w:r>
              <w:rPr>
                <w:sz w:val="16"/>
                <w:szCs w:val="16"/>
              </w:rPr>
              <w:t>CR to TS 38.101-2 Correction on FRC table for FR2 DL 64QAM(R16)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F83627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425135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322C54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B76B3" w14:textId="77777777" w:rsidR="00072EC5" w:rsidRDefault="00072EC5">
            <w:r>
              <w:rPr>
                <w:sz w:val="16"/>
                <w:szCs w:val="16"/>
              </w:rPr>
              <w:t>R4-2000913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55EE3" w14:textId="77777777" w:rsidR="00072EC5" w:rsidRDefault="00072EC5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F5E43C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41AD5D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A47AE9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26676309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C12273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35D42" w14:textId="77777777" w:rsidR="00072EC5" w:rsidRDefault="00072EC5">
            <w:r>
              <w:rPr>
                <w:sz w:val="16"/>
                <w:szCs w:val="16"/>
              </w:rPr>
              <w:t>0135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D91C2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D7EB8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31802" w14:textId="77777777" w:rsidR="00072EC5" w:rsidRDefault="00072EC5">
            <w:r>
              <w:rPr>
                <w:sz w:val="16"/>
                <w:szCs w:val="16"/>
              </w:rPr>
              <w:t>R15 CR to 38.101-2: TRS and SSB configurations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CE348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84A34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368E9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3C7914" w14:textId="77777777" w:rsidR="00072EC5" w:rsidRDefault="00072EC5">
            <w:r>
              <w:rPr>
                <w:sz w:val="16"/>
                <w:szCs w:val="16"/>
              </w:rPr>
              <w:t>R4-2002918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FDC437" w14:textId="77777777" w:rsidR="00072EC5" w:rsidRDefault="00072E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5D448E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1BB581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0EFF5D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013089B3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4F1859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6047E" w14:textId="77777777" w:rsidR="00072EC5" w:rsidRDefault="00072EC5"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740C5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CAE18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7F911C" w14:textId="77777777" w:rsidR="00072EC5" w:rsidRDefault="00072EC5">
            <w:r>
              <w:rPr>
                <w:sz w:val="16"/>
                <w:szCs w:val="16"/>
              </w:rPr>
              <w:t>R16 CR to 38.101-2: TRS and SSB configurations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E9019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B005F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A2EED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721F3" w14:textId="77777777" w:rsidR="00072EC5" w:rsidRDefault="00072EC5">
            <w:r>
              <w:rPr>
                <w:sz w:val="16"/>
                <w:szCs w:val="16"/>
              </w:rPr>
              <w:t>R4-2002736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E37AE" w14:textId="77777777" w:rsidR="00072EC5" w:rsidRDefault="00072E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ABDDE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C2B534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AE77A3" w14:textId="77777777" w:rsidR="00072EC5" w:rsidRDefault="00072EC5">
            <w:pPr>
              <w:rPr>
                <w:sz w:val="16"/>
                <w:szCs w:val="16"/>
              </w:rPr>
            </w:pPr>
          </w:p>
        </w:tc>
      </w:tr>
    </w:tbl>
    <w:p w14:paraId="35FF4190" w14:textId="6BACB604" w:rsidR="00072EC5" w:rsidRDefault="00072EC5" w:rsidP="00C3431D">
      <w:pPr>
        <w:rPr>
          <w:rFonts w:eastAsia="Malgun Gothic"/>
        </w:rPr>
      </w:pPr>
    </w:p>
    <w:p w14:paraId="6F675A21" w14:textId="04E08BC7" w:rsidR="00072EC5" w:rsidRPr="00C3431D" w:rsidRDefault="00072EC5" w:rsidP="00072EC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C3431D">
        <w:rPr>
          <w:rFonts w:ascii="Arial" w:eastAsia="Malgun Gothic" w:hAnsi="Arial" w:cs="Arial"/>
          <w:b/>
          <w:bCs/>
          <w:sz w:val="24"/>
          <w:szCs w:val="24"/>
        </w:rPr>
        <w:t>RP-20039</w:t>
      </w:r>
      <w:r>
        <w:rPr>
          <w:rFonts w:ascii="Arial" w:eastAsia="Malgun Gothic" w:hAnsi="Arial" w:cs="Arial"/>
          <w:b/>
          <w:bCs/>
          <w:sz w:val="24"/>
          <w:szCs w:val="24"/>
        </w:rPr>
        <w:t>4</w:t>
      </w:r>
      <w:r w:rsidRPr="00C3431D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10" w:name="_Hlk34990803"/>
      <w:r w:rsidRPr="00C3431D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  <w:bookmarkEnd w:id="10"/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72EC5" w14:paraId="6F393D98" w14:textId="77777777" w:rsidTr="00072EC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7CE239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FF7182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B26908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0744BD2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8D9121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0570A8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BFDCC9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85D953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EEF183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2B3F671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0254AB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771BA1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D6BE4E7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72EC5" w14:paraId="0C0BDDE9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FCDB98" w14:textId="77777777" w:rsidR="00072EC5" w:rsidRDefault="00072EC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8114EF" w14:textId="77777777" w:rsidR="00072EC5" w:rsidRDefault="00072EC5">
            <w:r>
              <w:rPr>
                <w:sz w:val="16"/>
                <w:szCs w:val="16"/>
              </w:rPr>
              <w:t>0202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0CEFF0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DB63D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24F2CA" w14:textId="77777777" w:rsidR="00072EC5" w:rsidRDefault="00072EC5">
            <w:r>
              <w:rPr>
                <w:sz w:val="16"/>
                <w:szCs w:val="16"/>
              </w:rPr>
              <w:t>CR to TS 38.101-1 on corrections to network signalling value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304CC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C0902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D27826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855B2" w14:textId="77777777" w:rsidR="00072EC5" w:rsidRDefault="00072EC5">
            <w:r>
              <w:rPr>
                <w:sz w:val="16"/>
                <w:szCs w:val="16"/>
              </w:rPr>
              <w:t>R4-2000326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DC6C4D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38955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286708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057FFD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688DF203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4CF4AF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3AA87" w14:textId="77777777" w:rsidR="00072EC5" w:rsidRDefault="00072EC5">
            <w:r>
              <w:rPr>
                <w:sz w:val="16"/>
                <w:szCs w:val="16"/>
              </w:rPr>
              <w:t>0203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C1C56D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FABE7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2BDCB" w14:textId="77777777" w:rsidR="00072EC5" w:rsidRDefault="00072EC5">
            <w:r>
              <w:rPr>
                <w:sz w:val="16"/>
                <w:szCs w:val="16"/>
              </w:rPr>
              <w:t>CR to TS 38.101-1 on corrections to network signalling value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A7FEC5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E5A64F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9D6E7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62A38" w14:textId="77777777" w:rsidR="00072EC5" w:rsidRDefault="00072EC5">
            <w:r>
              <w:rPr>
                <w:sz w:val="16"/>
                <w:szCs w:val="16"/>
              </w:rPr>
              <w:t>R4-2000327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E7910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74909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E99929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A5B141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761F65D4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8A5068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3B6E29" w14:textId="77777777" w:rsidR="00072EC5" w:rsidRDefault="00072EC5">
            <w:r>
              <w:rPr>
                <w:sz w:val="16"/>
                <w:szCs w:val="16"/>
              </w:rPr>
              <w:t>0207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FE0691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4EC330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A2F276" w14:textId="77777777" w:rsidR="00072EC5" w:rsidRDefault="00072EC5">
            <w:r>
              <w:rPr>
                <w:sz w:val="16"/>
                <w:szCs w:val="16"/>
              </w:rPr>
              <w:t>CR for 38.101- n39 NS flag change due to conflict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C739B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BD9E0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5234AE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BA391" w14:textId="77777777" w:rsidR="00072EC5" w:rsidRDefault="00072EC5">
            <w:r>
              <w:rPr>
                <w:sz w:val="16"/>
                <w:szCs w:val="16"/>
              </w:rPr>
              <w:t>R4-2000400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EDFE5" w14:textId="77777777" w:rsidR="00072EC5" w:rsidRDefault="00072E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03573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EF4DC6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878C56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212C1F17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9264C3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0524C" w14:textId="77777777" w:rsidR="00072EC5" w:rsidRDefault="00072EC5">
            <w:r>
              <w:rPr>
                <w:sz w:val="16"/>
                <w:szCs w:val="16"/>
              </w:rPr>
              <w:t>0209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D21610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A51F3C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BF5D8" w14:textId="77777777" w:rsidR="00072EC5" w:rsidRDefault="00072EC5">
            <w:r>
              <w:rPr>
                <w:sz w:val="16"/>
                <w:szCs w:val="16"/>
              </w:rPr>
              <w:t>CR for 38.101-1: n41 and n25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35062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2FB58A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4453B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09098" w14:textId="77777777" w:rsidR="00072EC5" w:rsidRDefault="00072EC5">
            <w:r>
              <w:rPr>
                <w:sz w:val="16"/>
                <w:szCs w:val="16"/>
              </w:rPr>
              <w:t>R4-2000413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E7FED9" w14:textId="77777777" w:rsidR="00072EC5" w:rsidRDefault="00072EC5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89D53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2878D5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B04AA2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61472632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B180F6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D1B69" w14:textId="77777777" w:rsidR="00072EC5" w:rsidRDefault="00072EC5">
            <w:r>
              <w:rPr>
                <w:sz w:val="16"/>
                <w:szCs w:val="16"/>
              </w:rPr>
              <w:t>0210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14DE8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16910E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77C68" w14:textId="77777777" w:rsidR="00072EC5" w:rsidRDefault="00072EC5">
            <w:r>
              <w:rPr>
                <w:sz w:val="16"/>
                <w:szCs w:val="16"/>
              </w:rPr>
              <w:t>Mirror CR for 38.101-1: n41 and n25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C9612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16123E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C6CF54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0CBEA2" w14:textId="77777777" w:rsidR="00072EC5" w:rsidRDefault="00072EC5">
            <w:r>
              <w:rPr>
                <w:sz w:val="16"/>
                <w:szCs w:val="16"/>
              </w:rPr>
              <w:t>R4-2000414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9FCA7" w14:textId="77777777" w:rsidR="00072EC5" w:rsidRDefault="00072EC5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5E8E87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8E8E30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F1834F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6D3834F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91245C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2C88E2" w14:textId="77777777" w:rsidR="00072EC5" w:rsidRDefault="00072EC5">
            <w:r>
              <w:rPr>
                <w:sz w:val="16"/>
                <w:szCs w:val="16"/>
              </w:rPr>
              <w:t>0217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C0711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7E89F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A4069D" w14:textId="77777777" w:rsidR="00072EC5" w:rsidRDefault="00072EC5">
            <w:r>
              <w:rPr>
                <w:sz w:val="16"/>
                <w:szCs w:val="16"/>
              </w:rPr>
              <w:t>CR to TS 38.101-1: corrections on ACS for intra-band contiguous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E6943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8F9F8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DA75A2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DFC02F" w14:textId="77777777" w:rsidR="00072EC5" w:rsidRDefault="00072EC5">
            <w:r>
              <w:rPr>
                <w:sz w:val="16"/>
                <w:szCs w:val="16"/>
              </w:rPr>
              <w:t>R4-2000449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DCC07C" w14:textId="77777777" w:rsidR="00072EC5" w:rsidRDefault="00072EC5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14717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A10284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EA4E8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22A81AB9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61479E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52AAD" w14:textId="77777777" w:rsidR="00072EC5" w:rsidRDefault="00072EC5"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43041E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1C181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913BB" w14:textId="77777777" w:rsidR="00072EC5" w:rsidRDefault="00072EC5">
            <w:r>
              <w:rPr>
                <w:sz w:val="16"/>
                <w:szCs w:val="16"/>
              </w:rPr>
              <w:t>CR to TS 38.101-1: corrections on ACS for intra-band contiguous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26CAAB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39F057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61ADC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01616F" w14:textId="77777777" w:rsidR="00072EC5" w:rsidRDefault="00072EC5">
            <w:r>
              <w:rPr>
                <w:sz w:val="16"/>
                <w:szCs w:val="16"/>
              </w:rPr>
              <w:t>R4-2000450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03AE60" w14:textId="77777777" w:rsidR="00072EC5" w:rsidRDefault="00072EC5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45648D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F6099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998C4C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41739775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160041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4774F" w14:textId="77777777" w:rsidR="00072EC5" w:rsidRDefault="00072EC5">
            <w:r>
              <w:rPr>
                <w:sz w:val="16"/>
                <w:szCs w:val="16"/>
              </w:rPr>
              <w:t>0220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1E64A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5CA7DC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A069E1" w14:textId="77777777" w:rsidR="00072EC5" w:rsidRDefault="00072EC5">
            <w:r>
              <w:rPr>
                <w:sz w:val="16"/>
                <w:szCs w:val="16"/>
              </w:rPr>
              <w:t>CR to TS 38.101-1: Replace CBW with symbols defined in the specification.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0AB71A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F3C89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2104F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189DEA" w14:textId="77777777" w:rsidR="00072EC5" w:rsidRDefault="00072EC5">
            <w:r>
              <w:rPr>
                <w:sz w:val="16"/>
                <w:szCs w:val="16"/>
              </w:rPr>
              <w:t>R4-2000491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ECD30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2603D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F2C7AC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E2DE36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66D66E41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86352E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2D8BC" w14:textId="77777777" w:rsidR="00072EC5" w:rsidRDefault="00072EC5">
            <w:r>
              <w:rPr>
                <w:sz w:val="16"/>
                <w:szCs w:val="16"/>
              </w:rPr>
              <w:t>0221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198E3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30838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1F1851" w14:textId="77777777" w:rsidR="00072EC5" w:rsidRDefault="00072EC5">
            <w:r>
              <w:rPr>
                <w:sz w:val="16"/>
                <w:szCs w:val="16"/>
              </w:rPr>
              <w:t>CR to TS 38.101-1: Replace CBW with symbols defined in the specification.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4E2AB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8B514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79CE0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8A2AB2" w14:textId="77777777" w:rsidR="00072EC5" w:rsidRDefault="00072EC5">
            <w:r>
              <w:rPr>
                <w:sz w:val="16"/>
                <w:szCs w:val="16"/>
              </w:rPr>
              <w:t>R4-2000492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4C91B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3CD80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1F8648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6F7B36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67AA317A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5090D3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0C6FE" w14:textId="77777777" w:rsidR="00072EC5" w:rsidRDefault="00072EC5">
            <w:r>
              <w:rPr>
                <w:sz w:val="16"/>
                <w:szCs w:val="16"/>
              </w:rPr>
              <w:t>0228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EDE09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8B824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D11BE" w14:textId="77777777" w:rsidR="00072EC5" w:rsidRDefault="00072EC5">
            <w:r>
              <w:rPr>
                <w:sz w:val="16"/>
                <w:szCs w:val="16"/>
              </w:rPr>
              <w:t>CR for TS38.101-1, Remove notes for UE channel bandwidth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2EAFF7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18002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388824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BCEDB" w14:textId="77777777" w:rsidR="00072EC5" w:rsidRDefault="00072EC5">
            <w:r>
              <w:rPr>
                <w:sz w:val="16"/>
                <w:szCs w:val="16"/>
              </w:rPr>
              <w:t>R4-2002719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CB721C" w14:textId="77777777" w:rsidR="00072EC5" w:rsidRDefault="00072E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E5921C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23126A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8648F9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79804F98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38F7EE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C1A70" w14:textId="77777777" w:rsidR="00072EC5" w:rsidRDefault="00072EC5">
            <w:r>
              <w:rPr>
                <w:sz w:val="16"/>
                <w:szCs w:val="16"/>
              </w:rPr>
              <w:t>0229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DEFE46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D9721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B7C58" w14:textId="77777777" w:rsidR="00072EC5" w:rsidRDefault="00072EC5">
            <w:r>
              <w:rPr>
                <w:sz w:val="16"/>
                <w:szCs w:val="16"/>
              </w:rPr>
              <w:t>CR for TS38.101-1, Remove notes for UE channel bandwidth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4E0E04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C9C53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85F311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AC7FC" w14:textId="77777777" w:rsidR="00072EC5" w:rsidRDefault="00072EC5">
            <w:r>
              <w:rPr>
                <w:sz w:val="16"/>
                <w:szCs w:val="16"/>
              </w:rPr>
              <w:t>R4-2000595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6715A5" w14:textId="77777777" w:rsidR="00072EC5" w:rsidRDefault="00072E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B6219A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33CF70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A9C1E5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790B1545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7A7F84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ACA30" w14:textId="77777777" w:rsidR="00072EC5" w:rsidRDefault="00072EC5">
            <w:r>
              <w:rPr>
                <w:sz w:val="16"/>
                <w:szCs w:val="16"/>
              </w:rPr>
              <w:t>0230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B681A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C5B763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193A3E" w14:textId="77777777" w:rsidR="00072EC5" w:rsidRDefault="00072EC5">
            <w:r>
              <w:rPr>
                <w:sz w:val="16"/>
                <w:szCs w:val="16"/>
              </w:rPr>
              <w:t>CR for TS38.101-1, Correction of IE RF-Parameters name of maxUplinkDutyCycle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C17DE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8C7419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4E8B65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670E5" w14:textId="77777777" w:rsidR="00072EC5" w:rsidRDefault="00072EC5">
            <w:r>
              <w:rPr>
                <w:sz w:val="16"/>
                <w:szCs w:val="16"/>
              </w:rPr>
              <w:t>R4-2000596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65B471" w14:textId="77777777" w:rsidR="00072EC5" w:rsidRDefault="00072E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8362F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D36876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5B6A55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1F57A999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3BE277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BC65F" w14:textId="77777777" w:rsidR="00072EC5" w:rsidRDefault="00072EC5">
            <w:r>
              <w:rPr>
                <w:sz w:val="16"/>
                <w:szCs w:val="16"/>
              </w:rPr>
              <w:t>0231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60DDE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6ED1F1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78F1A8" w14:textId="77777777" w:rsidR="00072EC5" w:rsidRDefault="00072EC5">
            <w:r>
              <w:rPr>
                <w:sz w:val="16"/>
                <w:szCs w:val="16"/>
              </w:rPr>
              <w:t>CR for TS38.101-1, Correction of IE RF-Parameters name of maxUplinkDutyCycle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B6B1C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A8EA0A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74571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FE8A6" w14:textId="77777777" w:rsidR="00072EC5" w:rsidRDefault="00072EC5">
            <w:r>
              <w:rPr>
                <w:sz w:val="16"/>
                <w:szCs w:val="16"/>
              </w:rPr>
              <w:t>R4-2000597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D1806" w14:textId="77777777" w:rsidR="00072EC5" w:rsidRDefault="00072E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F716C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2F34DF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0C1392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CBFEDC3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121918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595E46" w14:textId="77777777" w:rsidR="00072EC5" w:rsidRDefault="00072EC5">
            <w:r>
              <w:rPr>
                <w:sz w:val="16"/>
                <w:szCs w:val="16"/>
              </w:rPr>
              <w:t>0243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271E2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7B0E5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A35C9" w14:textId="77777777" w:rsidR="00072EC5" w:rsidRDefault="00072EC5">
            <w:r>
              <w:rPr>
                <w:sz w:val="16"/>
                <w:szCs w:val="16"/>
              </w:rPr>
              <w:t>CR for 38.101-1: removing the fallback group for NR CA configuration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E0568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25920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1DB4C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6AEB4" w14:textId="77777777" w:rsidR="00072EC5" w:rsidRDefault="00072EC5">
            <w:r>
              <w:rPr>
                <w:sz w:val="16"/>
                <w:szCs w:val="16"/>
              </w:rPr>
              <w:t>R4-2001069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C8FCCB" w14:textId="77777777" w:rsidR="00072EC5" w:rsidRDefault="00072E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96C393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D9B158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75801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D96C689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1131E6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41927" w14:textId="77777777" w:rsidR="00072EC5" w:rsidRDefault="00072EC5">
            <w:r>
              <w:rPr>
                <w:sz w:val="16"/>
                <w:szCs w:val="16"/>
              </w:rPr>
              <w:t>0244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5A36A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B06D3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D1CD61" w14:textId="77777777" w:rsidR="00072EC5" w:rsidRDefault="00072EC5">
            <w:r>
              <w:rPr>
                <w:sz w:val="16"/>
                <w:szCs w:val="16"/>
              </w:rPr>
              <w:t>CR for 38.101-1: removing the fallback group for NR CA configuration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0DE79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3B8CD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755915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72E7B" w14:textId="77777777" w:rsidR="00072EC5" w:rsidRDefault="00072EC5">
            <w:r>
              <w:rPr>
                <w:sz w:val="16"/>
                <w:szCs w:val="16"/>
              </w:rPr>
              <w:t>R4-2001070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EEF2D6" w14:textId="77777777" w:rsidR="00072EC5" w:rsidRDefault="00072E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6C087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74CB25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A2049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B9FEA40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4B39A7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FAB3C" w14:textId="77777777" w:rsidR="00072EC5" w:rsidRDefault="00072EC5">
            <w:r>
              <w:rPr>
                <w:sz w:val="16"/>
                <w:szCs w:val="16"/>
              </w:rPr>
              <w:t>0264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90865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3DE3D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4191F2" w14:textId="77777777" w:rsidR="00072EC5" w:rsidRDefault="00072EC5">
            <w:r>
              <w:rPr>
                <w:sz w:val="16"/>
                <w:szCs w:val="16"/>
              </w:rPr>
              <w:t>CR for inter-band CA Tx requirement_Rel-15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8A4D6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8A13A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BDEEBD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C72C5" w14:textId="77777777" w:rsidR="00072EC5" w:rsidRDefault="00072EC5">
            <w:r>
              <w:rPr>
                <w:sz w:val="16"/>
                <w:szCs w:val="16"/>
              </w:rPr>
              <w:t>R4-2001767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4BCC8D" w14:textId="77777777" w:rsidR="00072EC5" w:rsidRDefault="00072E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32706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2CD6EF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3E9325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7B05532C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EA841A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A8DAB" w14:textId="77777777" w:rsidR="00072EC5" w:rsidRDefault="00072EC5">
            <w:r>
              <w:rPr>
                <w:sz w:val="16"/>
                <w:szCs w:val="16"/>
              </w:rPr>
              <w:t>0265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79CA1D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4B9115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097E3D" w14:textId="77777777" w:rsidR="00072EC5" w:rsidRDefault="00072EC5">
            <w:r>
              <w:rPr>
                <w:sz w:val="16"/>
                <w:szCs w:val="16"/>
              </w:rPr>
              <w:t>CR for inter-band CA Tx requirement_Rel-16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CB910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946405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CDD90D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0C9B45" w14:textId="77777777" w:rsidR="00072EC5" w:rsidRDefault="00072EC5">
            <w:r>
              <w:rPr>
                <w:sz w:val="16"/>
                <w:szCs w:val="16"/>
              </w:rPr>
              <w:t>R4-2003083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D6DDA" w14:textId="77777777" w:rsidR="00072EC5" w:rsidRDefault="00072E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BF81E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4A9261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DE7A44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8061518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54C256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020C1" w14:textId="77777777" w:rsidR="00072EC5" w:rsidRDefault="00072EC5">
            <w:r>
              <w:rPr>
                <w:sz w:val="16"/>
                <w:szCs w:val="16"/>
              </w:rPr>
              <w:t>0274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558D8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E09F2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05A97" w14:textId="77777777" w:rsidR="00072EC5" w:rsidRDefault="00072EC5">
            <w:r>
              <w:rPr>
                <w:sz w:val="16"/>
                <w:szCs w:val="16"/>
              </w:rPr>
              <w:t>CR for [agreed] asynchronous operation for NR CA n78-n79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005E2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E7D54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8ACB44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4E20C" w14:textId="77777777" w:rsidR="00072EC5" w:rsidRDefault="00072EC5">
            <w:r>
              <w:rPr>
                <w:sz w:val="16"/>
                <w:szCs w:val="16"/>
              </w:rPr>
              <w:t>R4-2002118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0A0E1" w14:textId="77777777" w:rsidR="00072EC5" w:rsidRDefault="00072EC5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A8AC42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E5359F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46DFD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7B99E3DF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641953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C7CAA" w14:textId="77777777" w:rsidR="00072EC5" w:rsidRDefault="00072EC5">
            <w:r>
              <w:rPr>
                <w:sz w:val="16"/>
                <w:szCs w:val="16"/>
              </w:rPr>
              <w:t>0275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B754CE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D54E0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E00E5" w14:textId="77777777" w:rsidR="00072EC5" w:rsidRDefault="00072EC5">
            <w:r>
              <w:rPr>
                <w:sz w:val="16"/>
                <w:szCs w:val="16"/>
              </w:rPr>
              <w:t>CR for [agreed] asynchronous operation for NR CA n78-n79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54421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339868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6A8F46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071A76" w14:textId="77777777" w:rsidR="00072EC5" w:rsidRDefault="00072EC5">
            <w:r>
              <w:rPr>
                <w:sz w:val="16"/>
                <w:szCs w:val="16"/>
              </w:rPr>
              <w:t>R4-2002119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F1D3F" w14:textId="77777777" w:rsidR="00072EC5" w:rsidRDefault="00072EC5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61F359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C161AA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CCA9C6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15C12635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C7E523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AE44C2" w14:textId="77777777" w:rsidR="00072EC5" w:rsidRDefault="00072EC5">
            <w:r>
              <w:rPr>
                <w:sz w:val="16"/>
                <w:szCs w:val="16"/>
              </w:rPr>
              <w:t>0277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0A68A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1AA5E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18E65" w14:textId="77777777" w:rsidR="00072EC5" w:rsidRDefault="00072EC5">
            <w:r>
              <w:rPr>
                <w:sz w:val="16"/>
                <w:szCs w:val="16"/>
              </w:rPr>
              <w:t>Removal of unnecessary definition of offsetmax,IMD3 from Table 6.2.3.2-1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0A604" w14:textId="77777777" w:rsidR="00072EC5" w:rsidRDefault="00072EC5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AD9B88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346D19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4A36DF" w14:textId="77777777" w:rsidR="00072EC5" w:rsidRDefault="00072EC5">
            <w:r>
              <w:rPr>
                <w:sz w:val="16"/>
                <w:szCs w:val="16"/>
              </w:rPr>
              <w:t>R4-2002148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27B3DE" w14:textId="77777777" w:rsidR="00072EC5" w:rsidRDefault="00072EC5">
            <w:r>
              <w:rPr>
                <w:sz w:val="16"/>
                <w:szCs w:val="16"/>
              </w:rPr>
              <w:t>Motorola Mobility España SA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C47F4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D142AB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F76A99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46BB62C6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E382B1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198610" w14:textId="77777777" w:rsidR="00072EC5" w:rsidRDefault="00072EC5">
            <w:r>
              <w:rPr>
                <w:sz w:val="16"/>
                <w:szCs w:val="16"/>
              </w:rPr>
              <w:t>0281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8CB69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04C70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167F6" w14:textId="77777777" w:rsidR="00072EC5" w:rsidRDefault="00072EC5">
            <w:r>
              <w:rPr>
                <w:sz w:val="16"/>
                <w:szCs w:val="16"/>
              </w:rPr>
              <w:t>Removal of unnecessary definition of offsetmax,IMD3 from Table 6.2.3.2-1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5E2B33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AC0D67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8B2C5F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1E70C" w14:textId="77777777" w:rsidR="00072EC5" w:rsidRDefault="00072EC5">
            <w:r>
              <w:rPr>
                <w:sz w:val="16"/>
                <w:szCs w:val="16"/>
              </w:rPr>
              <w:t>R4-2002909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79631F" w14:textId="77777777" w:rsidR="00072EC5" w:rsidRDefault="00072EC5">
            <w:r>
              <w:rPr>
                <w:sz w:val="16"/>
                <w:szCs w:val="16"/>
              </w:rPr>
              <w:t>Motorola Mobility España SA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C52BC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5EE086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D86C30" w14:textId="77777777" w:rsidR="00072EC5" w:rsidRDefault="00072EC5">
            <w:pPr>
              <w:rPr>
                <w:sz w:val="16"/>
                <w:szCs w:val="16"/>
              </w:rPr>
            </w:pPr>
          </w:p>
        </w:tc>
      </w:tr>
    </w:tbl>
    <w:p w14:paraId="5BCFB9FA" w14:textId="55711267" w:rsidR="00072EC5" w:rsidRDefault="00072EC5" w:rsidP="00C3431D">
      <w:pPr>
        <w:rPr>
          <w:rFonts w:eastAsia="Malgun Gothic"/>
        </w:rPr>
      </w:pPr>
    </w:p>
    <w:p w14:paraId="4CA926F0" w14:textId="497525C0" w:rsidR="00072EC5" w:rsidRPr="00C3431D" w:rsidRDefault="00072EC5" w:rsidP="00072EC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C3431D">
        <w:rPr>
          <w:rFonts w:ascii="Arial" w:eastAsia="Malgun Gothic" w:hAnsi="Arial" w:cs="Arial"/>
          <w:b/>
          <w:bCs/>
          <w:sz w:val="24"/>
          <w:szCs w:val="24"/>
        </w:rPr>
        <w:t>RP-20039</w:t>
      </w:r>
      <w:r>
        <w:rPr>
          <w:rFonts w:ascii="Arial" w:eastAsia="Malgun Gothic" w:hAnsi="Arial" w:cs="Arial"/>
          <w:b/>
          <w:bCs/>
          <w:sz w:val="24"/>
          <w:szCs w:val="24"/>
        </w:rPr>
        <w:t>3</w:t>
      </w:r>
      <w:r w:rsidRPr="00C3431D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11" w:name="_Hlk34990861"/>
      <w:r w:rsidRPr="00C3431D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  <w:bookmarkEnd w:id="11"/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72EC5" w14:paraId="14D05B89" w14:textId="77777777" w:rsidTr="00072EC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059150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A46B8C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BED09F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85639C8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F37536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E4845E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B6C56B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C06759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499420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C484D0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27FCB3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163066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94B9CEF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72EC5" w14:paraId="6EBC02EB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46107" w14:textId="77777777" w:rsidR="00072EC5" w:rsidRDefault="00072EC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AFD3E" w14:textId="77777777" w:rsidR="00072EC5" w:rsidRDefault="00072EC5">
            <w:r>
              <w:rPr>
                <w:sz w:val="16"/>
                <w:szCs w:val="16"/>
              </w:rPr>
              <w:t>0895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21A1A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0248C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6E52E" w14:textId="77777777" w:rsidR="00072EC5" w:rsidRDefault="00072EC5">
            <w:r>
              <w:rPr>
                <w:sz w:val="16"/>
                <w:szCs w:val="16"/>
              </w:rPr>
              <w:t>CR to TS 37.104 channel spacing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2D2C8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0CF78D" w14:textId="77777777" w:rsidR="00072EC5" w:rsidRDefault="00072EC5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1E591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50C392" w14:textId="77777777" w:rsidR="00072EC5" w:rsidRDefault="00072EC5">
            <w:r>
              <w:rPr>
                <w:sz w:val="16"/>
                <w:szCs w:val="16"/>
              </w:rPr>
              <w:t>R4-2002469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B6DFE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7545C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1C1D69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A107FB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F7C5E42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C8F04D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B7886C" w14:textId="77777777" w:rsidR="00072EC5" w:rsidRDefault="00072EC5">
            <w:r>
              <w:rPr>
                <w:sz w:val="16"/>
                <w:szCs w:val="16"/>
              </w:rPr>
              <w:t>0896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F977E3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94BCF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5DFFEB" w14:textId="77777777" w:rsidR="00072EC5" w:rsidRDefault="00072EC5">
            <w:r>
              <w:rPr>
                <w:sz w:val="16"/>
                <w:szCs w:val="16"/>
              </w:rPr>
              <w:t>CR to TS 37.104 channel spacing R16 catA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FAB4B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B3CAD" w14:textId="77777777" w:rsidR="00072EC5" w:rsidRDefault="00072EC5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3B049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EA8AE" w14:textId="77777777" w:rsidR="00072EC5" w:rsidRDefault="00072EC5">
            <w:r>
              <w:rPr>
                <w:sz w:val="16"/>
                <w:szCs w:val="16"/>
              </w:rPr>
              <w:t>R4-2001242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9CB9E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952CE9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E8CF8B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6EECB9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499DF463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38D6C8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37.114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4711A" w14:textId="77777777" w:rsidR="00072EC5" w:rsidRDefault="00072EC5"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C3C000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A97367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BD0120" w14:textId="77777777" w:rsidR="00072EC5" w:rsidRDefault="00072EC5">
            <w:r>
              <w:rPr>
                <w:sz w:val="16"/>
                <w:szCs w:val="16"/>
              </w:rPr>
              <w:t>CR to TS 37.114 Add the transmitter exclusion band for MSR BS(subclause 4.1)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E0DFC6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F57CC7" w14:textId="77777777" w:rsidR="00072EC5" w:rsidRDefault="00072EC5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0D3ED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8F320B" w14:textId="77777777" w:rsidR="00072EC5" w:rsidRDefault="00072EC5">
            <w:r>
              <w:rPr>
                <w:sz w:val="16"/>
                <w:szCs w:val="16"/>
              </w:rPr>
              <w:t>R4-2002451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7FAF14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C7F5E" w14:textId="77777777" w:rsidR="00072EC5" w:rsidRDefault="00072E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5ED83E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9AAAF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3F99734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B56363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2BC9D" w14:textId="77777777" w:rsidR="00072EC5" w:rsidRDefault="00072EC5">
            <w:r>
              <w:rPr>
                <w:sz w:val="16"/>
                <w:szCs w:val="16"/>
              </w:rPr>
              <w:t>0920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FA78E0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FBF8CC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498A0" w14:textId="77777777" w:rsidR="00072EC5" w:rsidRDefault="00072EC5">
            <w:r>
              <w:rPr>
                <w:sz w:val="16"/>
                <w:szCs w:val="16"/>
              </w:rPr>
              <w:t>CR to TS 37.141: Update on Tx transient period definition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02F42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1B7A4" w14:textId="77777777" w:rsidR="00072EC5" w:rsidRDefault="00072EC5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6EDF0D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FD2B5" w14:textId="77777777" w:rsidR="00072EC5" w:rsidRDefault="00072EC5">
            <w:r>
              <w:rPr>
                <w:sz w:val="16"/>
                <w:szCs w:val="16"/>
              </w:rPr>
              <w:t>R4-2000898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3538D" w14:textId="77777777" w:rsidR="00072EC5" w:rsidRDefault="00072EC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93457" w14:textId="77777777" w:rsidR="00072EC5" w:rsidRDefault="00072E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B9F1ED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8308E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07EEE245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2A8787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9DED28" w14:textId="77777777" w:rsidR="00072EC5" w:rsidRDefault="00072EC5">
            <w:r>
              <w:rPr>
                <w:sz w:val="16"/>
                <w:szCs w:val="16"/>
              </w:rPr>
              <w:t>0921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9FEA54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ED6758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251BE" w14:textId="77777777" w:rsidR="00072EC5" w:rsidRDefault="00072EC5">
            <w:r>
              <w:rPr>
                <w:sz w:val="16"/>
                <w:szCs w:val="16"/>
              </w:rPr>
              <w:t>CR to TS 37.141: Update on Tx transient period definition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26B765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68191" w14:textId="77777777" w:rsidR="00072EC5" w:rsidRDefault="00072EC5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B59CC1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4B3C02" w14:textId="77777777" w:rsidR="00072EC5" w:rsidRDefault="00072EC5">
            <w:r>
              <w:rPr>
                <w:sz w:val="16"/>
                <w:szCs w:val="16"/>
              </w:rPr>
              <w:t>R4-2000899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9CC6D" w14:textId="77777777" w:rsidR="00072EC5" w:rsidRDefault="00072EC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4582D" w14:textId="77777777" w:rsidR="00072EC5" w:rsidRDefault="00072E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2791C2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0FB065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1317D29E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6B20CB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D600A3" w14:textId="77777777" w:rsidR="00072EC5" w:rsidRDefault="00072EC5">
            <w:r>
              <w:rPr>
                <w:sz w:val="16"/>
                <w:szCs w:val="16"/>
              </w:rPr>
              <w:t>0925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32E7A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AE02D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700BB" w14:textId="77777777" w:rsidR="00072EC5" w:rsidRDefault="00072EC5">
            <w:r>
              <w:rPr>
                <w:sz w:val="16"/>
                <w:szCs w:val="16"/>
              </w:rPr>
              <w:t>CR to TS 37.141 channel spacing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E3CC5D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40219" w14:textId="77777777" w:rsidR="00072EC5" w:rsidRDefault="00072EC5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14BBB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7305D3" w14:textId="77777777" w:rsidR="00072EC5" w:rsidRDefault="00072EC5">
            <w:r>
              <w:rPr>
                <w:sz w:val="16"/>
                <w:szCs w:val="16"/>
              </w:rPr>
              <w:t>R4-2002470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32EAC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1226BE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6531F1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39F27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4B04F033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F7B5E4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09B20A" w14:textId="77777777" w:rsidR="00072EC5" w:rsidRDefault="00072EC5">
            <w:r>
              <w:rPr>
                <w:sz w:val="16"/>
                <w:szCs w:val="16"/>
              </w:rPr>
              <w:t>0926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FE4AE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F49FC7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29AD1" w14:textId="77777777" w:rsidR="00072EC5" w:rsidRDefault="00072EC5">
            <w:r>
              <w:rPr>
                <w:sz w:val="16"/>
                <w:szCs w:val="16"/>
              </w:rPr>
              <w:t>CR to TS 37.141 channel spacing R16 catA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A11C7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8CE91" w14:textId="77777777" w:rsidR="00072EC5" w:rsidRDefault="00072EC5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897142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ACFFD" w14:textId="77777777" w:rsidR="00072EC5" w:rsidRDefault="00072EC5">
            <w:r>
              <w:rPr>
                <w:sz w:val="16"/>
                <w:szCs w:val="16"/>
              </w:rPr>
              <w:t>R4-2001244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9DCAC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3A26E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6B2337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32B2E0" w14:textId="77777777" w:rsidR="00072EC5" w:rsidRDefault="00072EC5">
            <w:pPr>
              <w:rPr>
                <w:sz w:val="16"/>
                <w:szCs w:val="16"/>
              </w:rPr>
            </w:pPr>
          </w:p>
        </w:tc>
      </w:tr>
    </w:tbl>
    <w:p w14:paraId="6DDBD115" w14:textId="77777777" w:rsidR="00072EC5" w:rsidRPr="00C3431D" w:rsidRDefault="00072EC5" w:rsidP="00C3431D">
      <w:pPr>
        <w:rPr>
          <w:rFonts w:eastAsia="Malgun Gothic"/>
        </w:rPr>
      </w:pPr>
    </w:p>
    <w:sectPr w:rsidR="00072EC5" w:rsidRPr="00C3431D" w:rsidSect="001E426F">
      <w:footerReference w:type="default" r:id="rId8"/>
      <w:pgSz w:w="13041" w:h="16840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46861" w14:textId="77777777" w:rsidR="005350A2" w:rsidRDefault="005350A2">
      <w:r>
        <w:separator/>
      </w:r>
    </w:p>
  </w:endnote>
  <w:endnote w:type="continuationSeparator" w:id="0">
    <w:p w14:paraId="0398403D" w14:textId="77777777" w:rsidR="005350A2" w:rsidRDefault="0053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4974" w14:textId="77777777" w:rsidR="00A45488" w:rsidRDefault="00A45488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CDA2A" w14:textId="77777777" w:rsidR="005350A2" w:rsidRDefault="005350A2">
      <w:r>
        <w:separator/>
      </w:r>
    </w:p>
  </w:footnote>
  <w:footnote w:type="continuationSeparator" w:id="0">
    <w:p w14:paraId="5B6AB25D" w14:textId="77777777" w:rsidR="005350A2" w:rsidRDefault="00535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2"/>
  </w:num>
  <w:num w:numId="4">
    <w:abstractNumId w:val="4"/>
  </w:num>
  <w:num w:numId="5">
    <w:abstractNumId w:val="8"/>
  </w:num>
  <w:num w:numId="6">
    <w:abstractNumId w:val="3"/>
  </w:num>
  <w:num w:numId="7">
    <w:abstractNumId w:val="9"/>
  </w:num>
  <w:num w:numId="8">
    <w:abstractNumId w:val="11"/>
  </w:num>
  <w:num w:numId="9">
    <w:abstractNumId w:val="13"/>
  </w:num>
  <w:num w:numId="10">
    <w:abstractNumId w:val="7"/>
  </w:num>
  <w:num w:numId="11">
    <w:abstractNumId w:val="5"/>
  </w:num>
  <w:num w:numId="12">
    <w:abstractNumId w:val="0"/>
  </w:num>
  <w:num w:numId="13">
    <w:abstractNumId w:val="1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2370"/>
    <w:rsid w:val="0000238A"/>
    <w:rsid w:val="00002DBA"/>
    <w:rsid w:val="00003053"/>
    <w:rsid w:val="000036E5"/>
    <w:rsid w:val="0000527A"/>
    <w:rsid w:val="00005FDD"/>
    <w:rsid w:val="0001277B"/>
    <w:rsid w:val="00012A65"/>
    <w:rsid w:val="000135D4"/>
    <w:rsid w:val="000153B1"/>
    <w:rsid w:val="00016C9C"/>
    <w:rsid w:val="00020708"/>
    <w:rsid w:val="000224F7"/>
    <w:rsid w:val="0002270B"/>
    <w:rsid w:val="000229E2"/>
    <w:rsid w:val="00025356"/>
    <w:rsid w:val="00025CD5"/>
    <w:rsid w:val="00025FDA"/>
    <w:rsid w:val="00026930"/>
    <w:rsid w:val="00027038"/>
    <w:rsid w:val="000278B2"/>
    <w:rsid w:val="000278CC"/>
    <w:rsid w:val="0003005C"/>
    <w:rsid w:val="00032952"/>
    <w:rsid w:val="00032AE5"/>
    <w:rsid w:val="00032D86"/>
    <w:rsid w:val="00035433"/>
    <w:rsid w:val="0003569E"/>
    <w:rsid w:val="00036046"/>
    <w:rsid w:val="0003777E"/>
    <w:rsid w:val="00040D62"/>
    <w:rsid w:val="00044DAF"/>
    <w:rsid w:val="0004642F"/>
    <w:rsid w:val="000505F2"/>
    <w:rsid w:val="0005423B"/>
    <w:rsid w:val="00056A79"/>
    <w:rsid w:val="00056D4C"/>
    <w:rsid w:val="00060B05"/>
    <w:rsid w:val="00063402"/>
    <w:rsid w:val="00063986"/>
    <w:rsid w:val="00064B4F"/>
    <w:rsid w:val="00066ED3"/>
    <w:rsid w:val="00067CA5"/>
    <w:rsid w:val="00072EC5"/>
    <w:rsid w:val="00074371"/>
    <w:rsid w:val="000771C0"/>
    <w:rsid w:val="00080DB5"/>
    <w:rsid w:val="00081479"/>
    <w:rsid w:val="00082CCF"/>
    <w:rsid w:val="000833D1"/>
    <w:rsid w:val="00085A41"/>
    <w:rsid w:val="00090A0B"/>
    <w:rsid w:val="00091AAD"/>
    <w:rsid w:val="00092102"/>
    <w:rsid w:val="000923DF"/>
    <w:rsid w:val="000923E4"/>
    <w:rsid w:val="000923EC"/>
    <w:rsid w:val="000931FF"/>
    <w:rsid w:val="0009540F"/>
    <w:rsid w:val="000A0666"/>
    <w:rsid w:val="000A15D3"/>
    <w:rsid w:val="000A1EF6"/>
    <w:rsid w:val="000A346C"/>
    <w:rsid w:val="000A56D6"/>
    <w:rsid w:val="000A6182"/>
    <w:rsid w:val="000B0B37"/>
    <w:rsid w:val="000B1395"/>
    <w:rsid w:val="000B1DA3"/>
    <w:rsid w:val="000B206A"/>
    <w:rsid w:val="000B2159"/>
    <w:rsid w:val="000B310B"/>
    <w:rsid w:val="000B3C3C"/>
    <w:rsid w:val="000B3CE1"/>
    <w:rsid w:val="000B4938"/>
    <w:rsid w:val="000B55E3"/>
    <w:rsid w:val="000B74FB"/>
    <w:rsid w:val="000C1415"/>
    <w:rsid w:val="000C148E"/>
    <w:rsid w:val="000C19B4"/>
    <w:rsid w:val="000C5872"/>
    <w:rsid w:val="000C6D47"/>
    <w:rsid w:val="000D05D9"/>
    <w:rsid w:val="000D0BF9"/>
    <w:rsid w:val="000D0D56"/>
    <w:rsid w:val="000D1105"/>
    <w:rsid w:val="000D492E"/>
    <w:rsid w:val="000D49E7"/>
    <w:rsid w:val="000D6684"/>
    <w:rsid w:val="000D6723"/>
    <w:rsid w:val="000D6ADA"/>
    <w:rsid w:val="000D6CBF"/>
    <w:rsid w:val="000E0136"/>
    <w:rsid w:val="000E0D95"/>
    <w:rsid w:val="000E59B2"/>
    <w:rsid w:val="000E5B52"/>
    <w:rsid w:val="000E6A9A"/>
    <w:rsid w:val="000F27AA"/>
    <w:rsid w:val="000F2D35"/>
    <w:rsid w:val="000F490A"/>
    <w:rsid w:val="000F5285"/>
    <w:rsid w:val="000F5F8D"/>
    <w:rsid w:val="000F685D"/>
    <w:rsid w:val="000F6C14"/>
    <w:rsid w:val="00100FD6"/>
    <w:rsid w:val="00101DAE"/>
    <w:rsid w:val="0010216F"/>
    <w:rsid w:val="00103164"/>
    <w:rsid w:val="001048E8"/>
    <w:rsid w:val="001051B8"/>
    <w:rsid w:val="00105C83"/>
    <w:rsid w:val="00105C84"/>
    <w:rsid w:val="00110348"/>
    <w:rsid w:val="00110FE7"/>
    <w:rsid w:val="00111161"/>
    <w:rsid w:val="001117C8"/>
    <w:rsid w:val="00112DFE"/>
    <w:rsid w:val="00113047"/>
    <w:rsid w:val="00113C9A"/>
    <w:rsid w:val="00113D7B"/>
    <w:rsid w:val="00114C9B"/>
    <w:rsid w:val="00115993"/>
    <w:rsid w:val="001160A3"/>
    <w:rsid w:val="001173E1"/>
    <w:rsid w:val="0011783D"/>
    <w:rsid w:val="0012239D"/>
    <w:rsid w:val="001227EC"/>
    <w:rsid w:val="00122CE3"/>
    <w:rsid w:val="00123E36"/>
    <w:rsid w:val="00124F1D"/>
    <w:rsid w:val="00125677"/>
    <w:rsid w:val="001265BF"/>
    <w:rsid w:val="0013021E"/>
    <w:rsid w:val="00130B6B"/>
    <w:rsid w:val="00131D4F"/>
    <w:rsid w:val="00132DEC"/>
    <w:rsid w:val="00137BBD"/>
    <w:rsid w:val="0014063A"/>
    <w:rsid w:val="00140C2C"/>
    <w:rsid w:val="00142154"/>
    <w:rsid w:val="00143DC8"/>
    <w:rsid w:val="00146000"/>
    <w:rsid w:val="001521C5"/>
    <w:rsid w:val="0015548D"/>
    <w:rsid w:val="00155742"/>
    <w:rsid w:val="00160A4B"/>
    <w:rsid w:val="001613C8"/>
    <w:rsid w:val="00161427"/>
    <w:rsid w:val="00162438"/>
    <w:rsid w:val="00162BF0"/>
    <w:rsid w:val="001645BD"/>
    <w:rsid w:val="00166A30"/>
    <w:rsid w:val="00167028"/>
    <w:rsid w:val="00167872"/>
    <w:rsid w:val="0017010E"/>
    <w:rsid w:val="00171A6D"/>
    <w:rsid w:val="00173589"/>
    <w:rsid w:val="00173DA0"/>
    <w:rsid w:val="00175BC9"/>
    <w:rsid w:val="00175E8B"/>
    <w:rsid w:val="001807DE"/>
    <w:rsid w:val="00181A52"/>
    <w:rsid w:val="00182214"/>
    <w:rsid w:val="0018276B"/>
    <w:rsid w:val="00183CC9"/>
    <w:rsid w:val="001849CC"/>
    <w:rsid w:val="001931F2"/>
    <w:rsid w:val="0019707A"/>
    <w:rsid w:val="001A0E54"/>
    <w:rsid w:val="001A1394"/>
    <w:rsid w:val="001A2841"/>
    <w:rsid w:val="001A3DC5"/>
    <w:rsid w:val="001A4B5D"/>
    <w:rsid w:val="001A5E24"/>
    <w:rsid w:val="001A6EFA"/>
    <w:rsid w:val="001B1DA5"/>
    <w:rsid w:val="001B7EF7"/>
    <w:rsid w:val="001C0A2D"/>
    <w:rsid w:val="001C0BD4"/>
    <w:rsid w:val="001C18EB"/>
    <w:rsid w:val="001C1E98"/>
    <w:rsid w:val="001C213E"/>
    <w:rsid w:val="001C5A71"/>
    <w:rsid w:val="001C6F81"/>
    <w:rsid w:val="001C6FC4"/>
    <w:rsid w:val="001D16B2"/>
    <w:rsid w:val="001D2F35"/>
    <w:rsid w:val="001D388A"/>
    <w:rsid w:val="001D3918"/>
    <w:rsid w:val="001D3A4D"/>
    <w:rsid w:val="001D3D23"/>
    <w:rsid w:val="001D4075"/>
    <w:rsid w:val="001D641D"/>
    <w:rsid w:val="001D6717"/>
    <w:rsid w:val="001E08A9"/>
    <w:rsid w:val="001E3155"/>
    <w:rsid w:val="001E3C47"/>
    <w:rsid w:val="001E426F"/>
    <w:rsid w:val="001E460B"/>
    <w:rsid w:val="001E52D9"/>
    <w:rsid w:val="001E589A"/>
    <w:rsid w:val="001E5E75"/>
    <w:rsid w:val="001E718A"/>
    <w:rsid w:val="001F02F2"/>
    <w:rsid w:val="001F1905"/>
    <w:rsid w:val="001F1F1B"/>
    <w:rsid w:val="001F1F2B"/>
    <w:rsid w:val="001F4064"/>
    <w:rsid w:val="001F4C5F"/>
    <w:rsid w:val="001F5488"/>
    <w:rsid w:val="001F54FB"/>
    <w:rsid w:val="00200D76"/>
    <w:rsid w:val="0020114C"/>
    <w:rsid w:val="002024ED"/>
    <w:rsid w:val="00202979"/>
    <w:rsid w:val="00202CF4"/>
    <w:rsid w:val="00203BA7"/>
    <w:rsid w:val="00205935"/>
    <w:rsid w:val="00206344"/>
    <w:rsid w:val="0020706B"/>
    <w:rsid w:val="0020789A"/>
    <w:rsid w:val="00207FAC"/>
    <w:rsid w:val="0021049E"/>
    <w:rsid w:val="002112C3"/>
    <w:rsid w:val="002119CF"/>
    <w:rsid w:val="00212632"/>
    <w:rsid w:val="002135CC"/>
    <w:rsid w:val="00214177"/>
    <w:rsid w:val="00214C61"/>
    <w:rsid w:val="00216143"/>
    <w:rsid w:val="00217388"/>
    <w:rsid w:val="002176CF"/>
    <w:rsid w:val="002204DF"/>
    <w:rsid w:val="00220612"/>
    <w:rsid w:val="00220B52"/>
    <w:rsid w:val="002211E0"/>
    <w:rsid w:val="00222640"/>
    <w:rsid w:val="002236F3"/>
    <w:rsid w:val="0022497B"/>
    <w:rsid w:val="002257AA"/>
    <w:rsid w:val="00225AA1"/>
    <w:rsid w:val="0022624A"/>
    <w:rsid w:val="002275A8"/>
    <w:rsid w:val="00230862"/>
    <w:rsid w:val="00232AC4"/>
    <w:rsid w:val="002353D6"/>
    <w:rsid w:val="002358C5"/>
    <w:rsid w:val="002423C0"/>
    <w:rsid w:val="00242FC1"/>
    <w:rsid w:val="00244566"/>
    <w:rsid w:val="002449B2"/>
    <w:rsid w:val="0024508D"/>
    <w:rsid w:val="002503B7"/>
    <w:rsid w:val="002505E5"/>
    <w:rsid w:val="002506F7"/>
    <w:rsid w:val="0025185A"/>
    <w:rsid w:val="002530AB"/>
    <w:rsid w:val="00260B99"/>
    <w:rsid w:val="0026498B"/>
    <w:rsid w:val="00264F49"/>
    <w:rsid w:val="00265EAF"/>
    <w:rsid w:val="002733EF"/>
    <w:rsid w:val="00274892"/>
    <w:rsid w:val="00274CC8"/>
    <w:rsid w:val="002754E9"/>
    <w:rsid w:val="00276461"/>
    <w:rsid w:val="00276468"/>
    <w:rsid w:val="00276DB8"/>
    <w:rsid w:val="002772A8"/>
    <w:rsid w:val="0027730C"/>
    <w:rsid w:val="00277371"/>
    <w:rsid w:val="0028113D"/>
    <w:rsid w:val="00282745"/>
    <w:rsid w:val="0028312B"/>
    <w:rsid w:val="00284221"/>
    <w:rsid w:val="00285B49"/>
    <w:rsid w:val="0028668D"/>
    <w:rsid w:val="0028706D"/>
    <w:rsid w:val="00287D00"/>
    <w:rsid w:val="002906A4"/>
    <w:rsid w:val="0029276D"/>
    <w:rsid w:val="00296A4C"/>
    <w:rsid w:val="00296A9A"/>
    <w:rsid w:val="00296D15"/>
    <w:rsid w:val="002A0DBF"/>
    <w:rsid w:val="002A18D0"/>
    <w:rsid w:val="002A1FBF"/>
    <w:rsid w:val="002A3B0A"/>
    <w:rsid w:val="002A3C85"/>
    <w:rsid w:val="002A4724"/>
    <w:rsid w:val="002A4C64"/>
    <w:rsid w:val="002A5AAD"/>
    <w:rsid w:val="002A60A7"/>
    <w:rsid w:val="002A693F"/>
    <w:rsid w:val="002A7D32"/>
    <w:rsid w:val="002B1022"/>
    <w:rsid w:val="002B1156"/>
    <w:rsid w:val="002B2623"/>
    <w:rsid w:val="002B390F"/>
    <w:rsid w:val="002B4BFB"/>
    <w:rsid w:val="002B6D3F"/>
    <w:rsid w:val="002B6F99"/>
    <w:rsid w:val="002C0167"/>
    <w:rsid w:val="002C2307"/>
    <w:rsid w:val="002C2A83"/>
    <w:rsid w:val="002C39B2"/>
    <w:rsid w:val="002C5170"/>
    <w:rsid w:val="002C5844"/>
    <w:rsid w:val="002C5DA9"/>
    <w:rsid w:val="002D09B4"/>
    <w:rsid w:val="002D1882"/>
    <w:rsid w:val="002D3B1D"/>
    <w:rsid w:val="002E06B4"/>
    <w:rsid w:val="002E0EB6"/>
    <w:rsid w:val="002E35D9"/>
    <w:rsid w:val="002E3E8D"/>
    <w:rsid w:val="002E605C"/>
    <w:rsid w:val="002E6CDF"/>
    <w:rsid w:val="002F09A8"/>
    <w:rsid w:val="002F2EB3"/>
    <w:rsid w:val="002F3A36"/>
    <w:rsid w:val="002F46E6"/>
    <w:rsid w:val="002F5063"/>
    <w:rsid w:val="002F7E84"/>
    <w:rsid w:val="00300564"/>
    <w:rsid w:val="00300891"/>
    <w:rsid w:val="003016D1"/>
    <w:rsid w:val="003025B2"/>
    <w:rsid w:val="0030280C"/>
    <w:rsid w:val="00303AB6"/>
    <w:rsid w:val="003040E8"/>
    <w:rsid w:val="00304362"/>
    <w:rsid w:val="0030627B"/>
    <w:rsid w:val="00306D53"/>
    <w:rsid w:val="00307188"/>
    <w:rsid w:val="003117DB"/>
    <w:rsid w:val="00312638"/>
    <w:rsid w:val="00312D1F"/>
    <w:rsid w:val="0031325C"/>
    <w:rsid w:val="00313DFD"/>
    <w:rsid w:val="00313E61"/>
    <w:rsid w:val="00314302"/>
    <w:rsid w:val="003151EE"/>
    <w:rsid w:val="00317D02"/>
    <w:rsid w:val="00320834"/>
    <w:rsid w:val="00321E3B"/>
    <w:rsid w:val="00322E71"/>
    <w:rsid w:val="00323567"/>
    <w:rsid w:val="0032389A"/>
    <w:rsid w:val="003251EA"/>
    <w:rsid w:val="00325BFC"/>
    <w:rsid w:val="003264B6"/>
    <w:rsid w:val="0032708A"/>
    <w:rsid w:val="00327BC6"/>
    <w:rsid w:val="00332C7F"/>
    <w:rsid w:val="00333E2A"/>
    <w:rsid w:val="00334F6B"/>
    <w:rsid w:val="003352B8"/>
    <w:rsid w:val="00336209"/>
    <w:rsid w:val="00336B4C"/>
    <w:rsid w:val="003379A9"/>
    <w:rsid w:val="00340313"/>
    <w:rsid w:val="0034157F"/>
    <w:rsid w:val="003415CE"/>
    <w:rsid w:val="00342208"/>
    <w:rsid w:val="00342A0D"/>
    <w:rsid w:val="00342CED"/>
    <w:rsid w:val="00342E9F"/>
    <w:rsid w:val="00343355"/>
    <w:rsid w:val="003438F1"/>
    <w:rsid w:val="00347D7D"/>
    <w:rsid w:val="003506AE"/>
    <w:rsid w:val="00350825"/>
    <w:rsid w:val="003526F4"/>
    <w:rsid w:val="00352864"/>
    <w:rsid w:val="00353003"/>
    <w:rsid w:val="00353271"/>
    <w:rsid w:val="00353442"/>
    <w:rsid w:val="003567C1"/>
    <w:rsid w:val="003612A1"/>
    <w:rsid w:val="0036275D"/>
    <w:rsid w:val="003632F2"/>
    <w:rsid w:val="00363587"/>
    <w:rsid w:val="00365545"/>
    <w:rsid w:val="0036598D"/>
    <w:rsid w:val="00366099"/>
    <w:rsid w:val="00370A8E"/>
    <w:rsid w:val="003712E9"/>
    <w:rsid w:val="003719BB"/>
    <w:rsid w:val="00372BFC"/>
    <w:rsid w:val="00373251"/>
    <w:rsid w:val="00375526"/>
    <w:rsid w:val="003759B4"/>
    <w:rsid w:val="00375BDC"/>
    <w:rsid w:val="00376DDD"/>
    <w:rsid w:val="0037747D"/>
    <w:rsid w:val="00380CB0"/>
    <w:rsid w:val="00381C42"/>
    <w:rsid w:val="00383838"/>
    <w:rsid w:val="00385DC9"/>
    <w:rsid w:val="003907FD"/>
    <w:rsid w:val="00391D21"/>
    <w:rsid w:val="003922AC"/>
    <w:rsid w:val="00392A72"/>
    <w:rsid w:val="00392C2E"/>
    <w:rsid w:val="00393A30"/>
    <w:rsid w:val="00393C6D"/>
    <w:rsid w:val="00393F9E"/>
    <w:rsid w:val="00394634"/>
    <w:rsid w:val="003948B4"/>
    <w:rsid w:val="00394E96"/>
    <w:rsid w:val="003A0602"/>
    <w:rsid w:val="003A12F8"/>
    <w:rsid w:val="003A1B20"/>
    <w:rsid w:val="003A2FB6"/>
    <w:rsid w:val="003A3173"/>
    <w:rsid w:val="003A530D"/>
    <w:rsid w:val="003A59CA"/>
    <w:rsid w:val="003A5DA4"/>
    <w:rsid w:val="003A7CBD"/>
    <w:rsid w:val="003B016E"/>
    <w:rsid w:val="003B0C9A"/>
    <w:rsid w:val="003B2363"/>
    <w:rsid w:val="003B287C"/>
    <w:rsid w:val="003B29F0"/>
    <w:rsid w:val="003B2FA4"/>
    <w:rsid w:val="003B3225"/>
    <w:rsid w:val="003B3AD9"/>
    <w:rsid w:val="003B3F2C"/>
    <w:rsid w:val="003B47E8"/>
    <w:rsid w:val="003B686D"/>
    <w:rsid w:val="003C2541"/>
    <w:rsid w:val="003C31B8"/>
    <w:rsid w:val="003C385B"/>
    <w:rsid w:val="003C5D5A"/>
    <w:rsid w:val="003C6A3C"/>
    <w:rsid w:val="003C73A9"/>
    <w:rsid w:val="003C7AC8"/>
    <w:rsid w:val="003D1C42"/>
    <w:rsid w:val="003D2046"/>
    <w:rsid w:val="003D7E98"/>
    <w:rsid w:val="003E3254"/>
    <w:rsid w:val="003E3FAD"/>
    <w:rsid w:val="003E61A5"/>
    <w:rsid w:val="003E62FB"/>
    <w:rsid w:val="003E7419"/>
    <w:rsid w:val="003F0EA1"/>
    <w:rsid w:val="003F17D0"/>
    <w:rsid w:val="003F195C"/>
    <w:rsid w:val="003F26DD"/>
    <w:rsid w:val="003F559B"/>
    <w:rsid w:val="00401C68"/>
    <w:rsid w:val="00402EEA"/>
    <w:rsid w:val="00404B23"/>
    <w:rsid w:val="004058E2"/>
    <w:rsid w:val="00405EDC"/>
    <w:rsid w:val="00406881"/>
    <w:rsid w:val="004073EB"/>
    <w:rsid w:val="004100B9"/>
    <w:rsid w:val="00410307"/>
    <w:rsid w:val="00410945"/>
    <w:rsid w:val="00411C73"/>
    <w:rsid w:val="0041261C"/>
    <w:rsid w:val="004129FA"/>
    <w:rsid w:val="00412A4B"/>
    <w:rsid w:val="0041391B"/>
    <w:rsid w:val="00413D08"/>
    <w:rsid w:val="0041449A"/>
    <w:rsid w:val="00415250"/>
    <w:rsid w:val="00416819"/>
    <w:rsid w:val="004173CA"/>
    <w:rsid w:val="00420210"/>
    <w:rsid w:val="00420778"/>
    <w:rsid w:val="004219F2"/>
    <w:rsid w:val="00422AF1"/>
    <w:rsid w:val="00422E23"/>
    <w:rsid w:val="0042547A"/>
    <w:rsid w:val="00425E55"/>
    <w:rsid w:val="00431AC9"/>
    <w:rsid w:val="00432EF9"/>
    <w:rsid w:val="004345A1"/>
    <w:rsid w:val="00435018"/>
    <w:rsid w:val="00436633"/>
    <w:rsid w:val="0044197E"/>
    <w:rsid w:val="00441E5E"/>
    <w:rsid w:val="00442507"/>
    <w:rsid w:val="0044456D"/>
    <w:rsid w:val="00444752"/>
    <w:rsid w:val="00445DC9"/>
    <w:rsid w:val="0044655A"/>
    <w:rsid w:val="004466FF"/>
    <w:rsid w:val="00446F7A"/>
    <w:rsid w:val="004500BC"/>
    <w:rsid w:val="00451E38"/>
    <w:rsid w:val="0045217D"/>
    <w:rsid w:val="0045272C"/>
    <w:rsid w:val="00452A27"/>
    <w:rsid w:val="00452CFE"/>
    <w:rsid w:val="004565D7"/>
    <w:rsid w:val="00456714"/>
    <w:rsid w:val="00457C3E"/>
    <w:rsid w:val="004629B8"/>
    <w:rsid w:val="00462EB2"/>
    <w:rsid w:val="00465ED0"/>
    <w:rsid w:val="004666BE"/>
    <w:rsid w:val="00466C79"/>
    <w:rsid w:val="00467258"/>
    <w:rsid w:val="004708E8"/>
    <w:rsid w:val="00470FEE"/>
    <w:rsid w:val="00471DD1"/>
    <w:rsid w:val="00471F1F"/>
    <w:rsid w:val="004731D6"/>
    <w:rsid w:val="00473719"/>
    <w:rsid w:val="00473FD9"/>
    <w:rsid w:val="004748C4"/>
    <w:rsid w:val="00475623"/>
    <w:rsid w:val="00475FF6"/>
    <w:rsid w:val="004761B7"/>
    <w:rsid w:val="004762EE"/>
    <w:rsid w:val="00476FFC"/>
    <w:rsid w:val="00481515"/>
    <w:rsid w:val="00481715"/>
    <w:rsid w:val="0048444C"/>
    <w:rsid w:val="00487090"/>
    <w:rsid w:val="00490029"/>
    <w:rsid w:val="00490B24"/>
    <w:rsid w:val="00491575"/>
    <w:rsid w:val="00491761"/>
    <w:rsid w:val="004928B1"/>
    <w:rsid w:val="004935F7"/>
    <w:rsid w:val="00493FA3"/>
    <w:rsid w:val="00494E5C"/>
    <w:rsid w:val="004975B2"/>
    <w:rsid w:val="004A2677"/>
    <w:rsid w:val="004A319D"/>
    <w:rsid w:val="004A3C45"/>
    <w:rsid w:val="004A3E75"/>
    <w:rsid w:val="004A5C85"/>
    <w:rsid w:val="004A5CD2"/>
    <w:rsid w:val="004A5DC4"/>
    <w:rsid w:val="004A6AB1"/>
    <w:rsid w:val="004A7225"/>
    <w:rsid w:val="004A7366"/>
    <w:rsid w:val="004A7D90"/>
    <w:rsid w:val="004B068D"/>
    <w:rsid w:val="004B1B0B"/>
    <w:rsid w:val="004B1FCF"/>
    <w:rsid w:val="004B278F"/>
    <w:rsid w:val="004B2B56"/>
    <w:rsid w:val="004B337A"/>
    <w:rsid w:val="004B3CFE"/>
    <w:rsid w:val="004B4312"/>
    <w:rsid w:val="004B5720"/>
    <w:rsid w:val="004B5B39"/>
    <w:rsid w:val="004B5E14"/>
    <w:rsid w:val="004B638D"/>
    <w:rsid w:val="004B6687"/>
    <w:rsid w:val="004B687E"/>
    <w:rsid w:val="004C3376"/>
    <w:rsid w:val="004C4A76"/>
    <w:rsid w:val="004C4BCC"/>
    <w:rsid w:val="004C6698"/>
    <w:rsid w:val="004C7165"/>
    <w:rsid w:val="004C7F10"/>
    <w:rsid w:val="004D08E6"/>
    <w:rsid w:val="004D098A"/>
    <w:rsid w:val="004D16F3"/>
    <w:rsid w:val="004D249E"/>
    <w:rsid w:val="004D24E5"/>
    <w:rsid w:val="004D31BC"/>
    <w:rsid w:val="004D351B"/>
    <w:rsid w:val="004D405F"/>
    <w:rsid w:val="004D4557"/>
    <w:rsid w:val="004D7AA7"/>
    <w:rsid w:val="004D7D1A"/>
    <w:rsid w:val="004E07E9"/>
    <w:rsid w:val="004E0EA4"/>
    <w:rsid w:val="004E1EC1"/>
    <w:rsid w:val="004E3607"/>
    <w:rsid w:val="004E3817"/>
    <w:rsid w:val="004E3DDF"/>
    <w:rsid w:val="004E4065"/>
    <w:rsid w:val="004E4435"/>
    <w:rsid w:val="004E4836"/>
    <w:rsid w:val="004E7CDD"/>
    <w:rsid w:val="004E7D22"/>
    <w:rsid w:val="004F033F"/>
    <w:rsid w:val="004F1043"/>
    <w:rsid w:val="004F126D"/>
    <w:rsid w:val="004F208F"/>
    <w:rsid w:val="004F2C0F"/>
    <w:rsid w:val="004F3AF9"/>
    <w:rsid w:val="004F3D43"/>
    <w:rsid w:val="004F523C"/>
    <w:rsid w:val="004F5813"/>
    <w:rsid w:val="004F58FE"/>
    <w:rsid w:val="004F7FE5"/>
    <w:rsid w:val="00501738"/>
    <w:rsid w:val="0050298A"/>
    <w:rsid w:val="00502BC6"/>
    <w:rsid w:val="0050620B"/>
    <w:rsid w:val="00507CAD"/>
    <w:rsid w:val="0051147A"/>
    <w:rsid w:val="00514E67"/>
    <w:rsid w:val="00517B1C"/>
    <w:rsid w:val="0052026C"/>
    <w:rsid w:val="005204FA"/>
    <w:rsid w:val="0052231A"/>
    <w:rsid w:val="00522A7B"/>
    <w:rsid w:val="00523907"/>
    <w:rsid w:val="00524E29"/>
    <w:rsid w:val="00525B4E"/>
    <w:rsid w:val="0052659A"/>
    <w:rsid w:val="005270D8"/>
    <w:rsid w:val="0052767E"/>
    <w:rsid w:val="005302C7"/>
    <w:rsid w:val="00530929"/>
    <w:rsid w:val="0053147C"/>
    <w:rsid w:val="0053449E"/>
    <w:rsid w:val="005350A2"/>
    <w:rsid w:val="005359D9"/>
    <w:rsid w:val="00536310"/>
    <w:rsid w:val="00536548"/>
    <w:rsid w:val="00537C22"/>
    <w:rsid w:val="005413B7"/>
    <w:rsid w:val="00541942"/>
    <w:rsid w:val="00541B7F"/>
    <w:rsid w:val="0054279B"/>
    <w:rsid w:val="00542BAA"/>
    <w:rsid w:val="00543F14"/>
    <w:rsid w:val="00545FAC"/>
    <w:rsid w:val="005462BE"/>
    <w:rsid w:val="00546E5B"/>
    <w:rsid w:val="00547D33"/>
    <w:rsid w:val="00550530"/>
    <w:rsid w:val="00550B11"/>
    <w:rsid w:val="00554A0D"/>
    <w:rsid w:val="00554DA0"/>
    <w:rsid w:val="005573D6"/>
    <w:rsid w:val="0056261C"/>
    <w:rsid w:val="00562A68"/>
    <w:rsid w:val="00562F80"/>
    <w:rsid w:val="00563E26"/>
    <w:rsid w:val="0056790A"/>
    <w:rsid w:val="00570402"/>
    <w:rsid w:val="0057066F"/>
    <w:rsid w:val="005710B8"/>
    <w:rsid w:val="00571D7C"/>
    <w:rsid w:val="00572CE4"/>
    <w:rsid w:val="0057402A"/>
    <w:rsid w:val="00575228"/>
    <w:rsid w:val="0057557B"/>
    <w:rsid w:val="00575AE2"/>
    <w:rsid w:val="0058002A"/>
    <w:rsid w:val="00583102"/>
    <w:rsid w:val="00583387"/>
    <w:rsid w:val="0058415D"/>
    <w:rsid w:val="00584EBD"/>
    <w:rsid w:val="00586523"/>
    <w:rsid w:val="00591B5A"/>
    <w:rsid w:val="00591DB3"/>
    <w:rsid w:val="005933BC"/>
    <w:rsid w:val="005A0D27"/>
    <w:rsid w:val="005A15C6"/>
    <w:rsid w:val="005A1F8F"/>
    <w:rsid w:val="005A5718"/>
    <w:rsid w:val="005A5C74"/>
    <w:rsid w:val="005A5CDD"/>
    <w:rsid w:val="005A6676"/>
    <w:rsid w:val="005A6E31"/>
    <w:rsid w:val="005B1115"/>
    <w:rsid w:val="005B2553"/>
    <w:rsid w:val="005B34F3"/>
    <w:rsid w:val="005B561E"/>
    <w:rsid w:val="005B5CDA"/>
    <w:rsid w:val="005B637B"/>
    <w:rsid w:val="005B7CC5"/>
    <w:rsid w:val="005C1747"/>
    <w:rsid w:val="005C2C8C"/>
    <w:rsid w:val="005C2CE2"/>
    <w:rsid w:val="005C30CA"/>
    <w:rsid w:val="005C6951"/>
    <w:rsid w:val="005C6982"/>
    <w:rsid w:val="005C7B02"/>
    <w:rsid w:val="005D006D"/>
    <w:rsid w:val="005D1F0F"/>
    <w:rsid w:val="005D2226"/>
    <w:rsid w:val="005D3042"/>
    <w:rsid w:val="005D37AD"/>
    <w:rsid w:val="005D5196"/>
    <w:rsid w:val="005D6BB2"/>
    <w:rsid w:val="005D7C73"/>
    <w:rsid w:val="005D7F7C"/>
    <w:rsid w:val="005E07A2"/>
    <w:rsid w:val="005E0A34"/>
    <w:rsid w:val="005E0C97"/>
    <w:rsid w:val="005E164C"/>
    <w:rsid w:val="005E35DD"/>
    <w:rsid w:val="005E452B"/>
    <w:rsid w:val="005E45E9"/>
    <w:rsid w:val="005E4AB8"/>
    <w:rsid w:val="005E5061"/>
    <w:rsid w:val="005E5242"/>
    <w:rsid w:val="005E5FA5"/>
    <w:rsid w:val="005E7519"/>
    <w:rsid w:val="005E7627"/>
    <w:rsid w:val="005E7663"/>
    <w:rsid w:val="005F0934"/>
    <w:rsid w:val="005F0E47"/>
    <w:rsid w:val="005F1312"/>
    <w:rsid w:val="005F6C4F"/>
    <w:rsid w:val="005F6CD4"/>
    <w:rsid w:val="005F7FE9"/>
    <w:rsid w:val="00602193"/>
    <w:rsid w:val="00602F92"/>
    <w:rsid w:val="00603082"/>
    <w:rsid w:val="006049C2"/>
    <w:rsid w:val="00604AD6"/>
    <w:rsid w:val="0060716D"/>
    <w:rsid w:val="00607CD1"/>
    <w:rsid w:val="00611110"/>
    <w:rsid w:val="006111E5"/>
    <w:rsid w:val="006123EC"/>
    <w:rsid w:val="00613B91"/>
    <w:rsid w:val="006146D0"/>
    <w:rsid w:val="006151CB"/>
    <w:rsid w:val="006200B5"/>
    <w:rsid w:val="0062236E"/>
    <w:rsid w:val="006239B3"/>
    <w:rsid w:val="0062414A"/>
    <w:rsid w:val="00624812"/>
    <w:rsid w:val="0062562D"/>
    <w:rsid w:val="00631CA0"/>
    <w:rsid w:val="00632313"/>
    <w:rsid w:val="006334D1"/>
    <w:rsid w:val="00633BB0"/>
    <w:rsid w:val="00636605"/>
    <w:rsid w:val="006372FE"/>
    <w:rsid w:val="00641FDD"/>
    <w:rsid w:val="0064339B"/>
    <w:rsid w:val="00645123"/>
    <w:rsid w:val="00645A8C"/>
    <w:rsid w:val="00646B8E"/>
    <w:rsid w:val="00646F7B"/>
    <w:rsid w:val="0064792B"/>
    <w:rsid w:val="006510B4"/>
    <w:rsid w:val="0065191A"/>
    <w:rsid w:val="006545C3"/>
    <w:rsid w:val="00654CE2"/>
    <w:rsid w:val="00655509"/>
    <w:rsid w:val="00655829"/>
    <w:rsid w:val="0065636B"/>
    <w:rsid w:val="00656A93"/>
    <w:rsid w:val="00656ED6"/>
    <w:rsid w:val="00660702"/>
    <w:rsid w:val="006608ED"/>
    <w:rsid w:val="006624A9"/>
    <w:rsid w:val="006628B4"/>
    <w:rsid w:val="0066489B"/>
    <w:rsid w:val="0066577A"/>
    <w:rsid w:val="00666A04"/>
    <w:rsid w:val="00670C87"/>
    <w:rsid w:val="006710DF"/>
    <w:rsid w:val="00672E0E"/>
    <w:rsid w:val="006734EC"/>
    <w:rsid w:val="00673C84"/>
    <w:rsid w:val="00674372"/>
    <w:rsid w:val="00676060"/>
    <w:rsid w:val="00684054"/>
    <w:rsid w:val="00685D14"/>
    <w:rsid w:val="00685E4A"/>
    <w:rsid w:val="006862A4"/>
    <w:rsid w:val="006864DF"/>
    <w:rsid w:val="006928F2"/>
    <w:rsid w:val="00693151"/>
    <w:rsid w:val="00693A25"/>
    <w:rsid w:val="00693E48"/>
    <w:rsid w:val="00694070"/>
    <w:rsid w:val="00696AB1"/>
    <w:rsid w:val="006A3184"/>
    <w:rsid w:val="006A6FD9"/>
    <w:rsid w:val="006B0A5E"/>
    <w:rsid w:val="006B2262"/>
    <w:rsid w:val="006B2E5B"/>
    <w:rsid w:val="006B42A3"/>
    <w:rsid w:val="006B679D"/>
    <w:rsid w:val="006C0C71"/>
    <w:rsid w:val="006C5DAC"/>
    <w:rsid w:val="006D002C"/>
    <w:rsid w:val="006D0664"/>
    <w:rsid w:val="006D1C74"/>
    <w:rsid w:val="006D1EB6"/>
    <w:rsid w:val="006D207B"/>
    <w:rsid w:val="006D302D"/>
    <w:rsid w:val="006D333E"/>
    <w:rsid w:val="006D3A66"/>
    <w:rsid w:val="006D3C29"/>
    <w:rsid w:val="006D4F2D"/>
    <w:rsid w:val="006D5B80"/>
    <w:rsid w:val="006D69A3"/>
    <w:rsid w:val="006D7000"/>
    <w:rsid w:val="006E2582"/>
    <w:rsid w:val="006E3AF9"/>
    <w:rsid w:val="006E4CC9"/>
    <w:rsid w:val="006E5132"/>
    <w:rsid w:val="006E7435"/>
    <w:rsid w:val="006E765B"/>
    <w:rsid w:val="006F06AB"/>
    <w:rsid w:val="006F21D3"/>
    <w:rsid w:val="006F285A"/>
    <w:rsid w:val="006F6578"/>
    <w:rsid w:val="006F712D"/>
    <w:rsid w:val="0070133C"/>
    <w:rsid w:val="00701EF4"/>
    <w:rsid w:val="007025FD"/>
    <w:rsid w:val="00704088"/>
    <w:rsid w:val="00704174"/>
    <w:rsid w:val="00704C8D"/>
    <w:rsid w:val="00705BC2"/>
    <w:rsid w:val="00707668"/>
    <w:rsid w:val="00707EBC"/>
    <w:rsid w:val="00712270"/>
    <w:rsid w:val="0071419C"/>
    <w:rsid w:val="00715C1D"/>
    <w:rsid w:val="0071600E"/>
    <w:rsid w:val="00716882"/>
    <w:rsid w:val="00716E96"/>
    <w:rsid w:val="00721751"/>
    <w:rsid w:val="007218E4"/>
    <w:rsid w:val="00721D75"/>
    <w:rsid w:val="007220FD"/>
    <w:rsid w:val="00722AE8"/>
    <w:rsid w:val="00724BDA"/>
    <w:rsid w:val="00725B18"/>
    <w:rsid w:val="0072628A"/>
    <w:rsid w:val="007275F7"/>
    <w:rsid w:val="00727B4C"/>
    <w:rsid w:val="00730086"/>
    <w:rsid w:val="00732893"/>
    <w:rsid w:val="00734609"/>
    <w:rsid w:val="00734954"/>
    <w:rsid w:val="00735335"/>
    <w:rsid w:val="00736DDB"/>
    <w:rsid w:val="007434E9"/>
    <w:rsid w:val="00745E98"/>
    <w:rsid w:val="00746148"/>
    <w:rsid w:val="00750338"/>
    <w:rsid w:val="00750AA4"/>
    <w:rsid w:val="00751414"/>
    <w:rsid w:val="007542D5"/>
    <w:rsid w:val="00754D82"/>
    <w:rsid w:val="00754E1E"/>
    <w:rsid w:val="007564C2"/>
    <w:rsid w:val="007579BC"/>
    <w:rsid w:val="00757DE1"/>
    <w:rsid w:val="00760A64"/>
    <w:rsid w:val="007615AE"/>
    <w:rsid w:val="00765478"/>
    <w:rsid w:val="00767E23"/>
    <w:rsid w:val="00770AB9"/>
    <w:rsid w:val="0077127B"/>
    <w:rsid w:val="00772229"/>
    <w:rsid w:val="00774180"/>
    <w:rsid w:val="007803EE"/>
    <w:rsid w:val="007823AB"/>
    <w:rsid w:val="00782CCF"/>
    <w:rsid w:val="00784003"/>
    <w:rsid w:val="007845B2"/>
    <w:rsid w:val="007846F0"/>
    <w:rsid w:val="007874CF"/>
    <w:rsid w:val="00787E74"/>
    <w:rsid w:val="00793FB0"/>
    <w:rsid w:val="00794A46"/>
    <w:rsid w:val="00794BFA"/>
    <w:rsid w:val="007966FD"/>
    <w:rsid w:val="00797D39"/>
    <w:rsid w:val="007A0700"/>
    <w:rsid w:val="007A0982"/>
    <w:rsid w:val="007A2EB6"/>
    <w:rsid w:val="007A3B07"/>
    <w:rsid w:val="007A4F8C"/>
    <w:rsid w:val="007A64B7"/>
    <w:rsid w:val="007B010A"/>
    <w:rsid w:val="007B0282"/>
    <w:rsid w:val="007B083F"/>
    <w:rsid w:val="007B331A"/>
    <w:rsid w:val="007B33E7"/>
    <w:rsid w:val="007B3F9A"/>
    <w:rsid w:val="007B4B5B"/>
    <w:rsid w:val="007B6E67"/>
    <w:rsid w:val="007C1EAC"/>
    <w:rsid w:val="007C2475"/>
    <w:rsid w:val="007C2FFB"/>
    <w:rsid w:val="007C38F5"/>
    <w:rsid w:val="007C3C3A"/>
    <w:rsid w:val="007C5AA0"/>
    <w:rsid w:val="007C657A"/>
    <w:rsid w:val="007C7954"/>
    <w:rsid w:val="007C7D19"/>
    <w:rsid w:val="007D1B3B"/>
    <w:rsid w:val="007D2767"/>
    <w:rsid w:val="007D350B"/>
    <w:rsid w:val="007D36F0"/>
    <w:rsid w:val="007D414B"/>
    <w:rsid w:val="007D47DE"/>
    <w:rsid w:val="007D61C1"/>
    <w:rsid w:val="007D73E8"/>
    <w:rsid w:val="007E0548"/>
    <w:rsid w:val="007E1127"/>
    <w:rsid w:val="007E1622"/>
    <w:rsid w:val="007E7025"/>
    <w:rsid w:val="007F0209"/>
    <w:rsid w:val="007F2ED0"/>
    <w:rsid w:val="007F3498"/>
    <w:rsid w:val="007F6E4A"/>
    <w:rsid w:val="007F74DD"/>
    <w:rsid w:val="007F797B"/>
    <w:rsid w:val="007F7F44"/>
    <w:rsid w:val="0080035A"/>
    <w:rsid w:val="0080308A"/>
    <w:rsid w:val="008054FC"/>
    <w:rsid w:val="00805EA6"/>
    <w:rsid w:val="00806F68"/>
    <w:rsid w:val="008077E3"/>
    <w:rsid w:val="0081090A"/>
    <w:rsid w:val="0081097F"/>
    <w:rsid w:val="00811E03"/>
    <w:rsid w:val="008121C1"/>
    <w:rsid w:val="00815776"/>
    <w:rsid w:val="008179FF"/>
    <w:rsid w:val="00817FF7"/>
    <w:rsid w:val="008201A3"/>
    <w:rsid w:val="008213B2"/>
    <w:rsid w:val="008219CF"/>
    <w:rsid w:val="00822EF3"/>
    <w:rsid w:val="00823351"/>
    <w:rsid w:val="008236DD"/>
    <w:rsid w:val="00823939"/>
    <w:rsid w:val="008276D6"/>
    <w:rsid w:val="00830425"/>
    <w:rsid w:val="008315E0"/>
    <w:rsid w:val="0083247A"/>
    <w:rsid w:val="00833010"/>
    <w:rsid w:val="008427F9"/>
    <w:rsid w:val="00842EAC"/>
    <w:rsid w:val="00843474"/>
    <w:rsid w:val="0084713C"/>
    <w:rsid w:val="0084770D"/>
    <w:rsid w:val="00850B3B"/>
    <w:rsid w:val="0085115C"/>
    <w:rsid w:val="00851FF5"/>
    <w:rsid w:val="008520F1"/>
    <w:rsid w:val="0085387C"/>
    <w:rsid w:val="00853B6B"/>
    <w:rsid w:val="008550BD"/>
    <w:rsid w:val="00856188"/>
    <w:rsid w:val="008563E8"/>
    <w:rsid w:val="0085698C"/>
    <w:rsid w:val="00857BBC"/>
    <w:rsid w:val="0086034A"/>
    <w:rsid w:val="00862546"/>
    <w:rsid w:val="00862C5C"/>
    <w:rsid w:val="00862C97"/>
    <w:rsid w:val="00866311"/>
    <w:rsid w:val="008668AA"/>
    <w:rsid w:val="00866B61"/>
    <w:rsid w:val="008674EA"/>
    <w:rsid w:val="00870A07"/>
    <w:rsid w:val="008713C4"/>
    <w:rsid w:val="00873445"/>
    <w:rsid w:val="00874FB4"/>
    <w:rsid w:val="00876967"/>
    <w:rsid w:val="00876B4E"/>
    <w:rsid w:val="008778C3"/>
    <w:rsid w:val="00877DD9"/>
    <w:rsid w:val="00880228"/>
    <w:rsid w:val="008820CB"/>
    <w:rsid w:val="008820FE"/>
    <w:rsid w:val="008822A1"/>
    <w:rsid w:val="00884199"/>
    <w:rsid w:val="008843D1"/>
    <w:rsid w:val="008849DA"/>
    <w:rsid w:val="00884CAF"/>
    <w:rsid w:val="00887999"/>
    <w:rsid w:val="00887C14"/>
    <w:rsid w:val="00891798"/>
    <w:rsid w:val="008954B9"/>
    <w:rsid w:val="00896C75"/>
    <w:rsid w:val="008A530A"/>
    <w:rsid w:val="008A751D"/>
    <w:rsid w:val="008B022E"/>
    <w:rsid w:val="008B0DD3"/>
    <w:rsid w:val="008B19A5"/>
    <w:rsid w:val="008C0761"/>
    <w:rsid w:val="008C0762"/>
    <w:rsid w:val="008C29B1"/>
    <w:rsid w:val="008C2B29"/>
    <w:rsid w:val="008C495D"/>
    <w:rsid w:val="008C6614"/>
    <w:rsid w:val="008C7AF3"/>
    <w:rsid w:val="008C7EC8"/>
    <w:rsid w:val="008D0180"/>
    <w:rsid w:val="008D06AE"/>
    <w:rsid w:val="008D184F"/>
    <w:rsid w:val="008D1887"/>
    <w:rsid w:val="008D1D56"/>
    <w:rsid w:val="008D262A"/>
    <w:rsid w:val="008D5192"/>
    <w:rsid w:val="008D7298"/>
    <w:rsid w:val="008D7BC9"/>
    <w:rsid w:val="008E1202"/>
    <w:rsid w:val="008E12D3"/>
    <w:rsid w:val="008E269B"/>
    <w:rsid w:val="008E4493"/>
    <w:rsid w:val="008E55A9"/>
    <w:rsid w:val="008E5979"/>
    <w:rsid w:val="008E688C"/>
    <w:rsid w:val="008F0761"/>
    <w:rsid w:val="008F1257"/>
    <w:rsid w:val="008F1841"/>
    <w:rsid w:val="008F267F"/>
    <w:rsid w:val="008F363A"/>
    <w:rsid w:val="008F5E0E"/>
    <w:rsid w:val="008F67AF"/>
    <w:rsid w:val="008F6F40"/>
    <w:rsid w:val="008F711D"/>
    <w:rsid w:val="00901F5C"/>
    <w:rsid w:val="00902CBF"/>
    <w:rsid w:val="00903B76"/>
    <w:rsid w:val="009047E0"/>
    <w:rsid w:val="00906749"/>
    <w:rsid w:val="00915E4F"/>
    <w:rsid w:val="00916A04"/>
    <w:rsid w:val="00917731"/>
    <w:rsid w:val="00917E7A"/>
    <w:rsid w:val="009213E5"/>
    <w:rsid w:val="00921455"/>
    <w:rsid w:val="0092367E"/>
    <w:rsid w:val="009238F9"/>
    <w:rsid w:val="00924573"/>
    <w:rsid w:val="00924B6F"/>
    <w:rsid w:val="00926466"/>
    <w:rsid w:val="009268B6"/>
    <w:rsid w:val="00926DEF"/>
    <w:rsid w:val="00930A68"/>
    <w:rsid w:val="00932719"/>
    <w:rsid w:val="00932F60"/>
    <w:rsid w:val="009336DE"/>
    <w:rsid w:val="00933ED6"/>
    <w:rsid w:val="009340F5"/>
    <w:rsid w:val="0093476B"/>
    <w:rsid w:val="00935B15"/>
    <w:rsid w:val="00937047"/>
    <w:rsid w:val="009405D3"/>
    <w:rsid w:val="00940943"/>
    <w:rsid w:val="00941662"/>
    <w:rsid w:val="0094571D"/>
    <w:rsid w:val="00945A05"/>
    <w:rsid w:val="00945F98"/>
    <w:rsid w:val="0094620A"/>
    <w:rsid w:val="00952E73"/>
    <w:rsid w:val="00953054"/>
    <w:rsid w:val="00953151"/>
    <w:rsid w:val="00953C30"/>
    <w:rsid w:val="00953C90"/>
    <w:rsid w:val="009575C6"/>
    <w:rsid w:val="009605F1"/>
    <w:rsid w:val="009634D8"/>
    <w:rsid w:val="009660BC"/>
    <w:rsid w:val="0097182B"/>
    <w:rsid w:val="00975738"/>
    <w:rsid w:val="00976CA0"/>
    <w:rsid w:val="00977135"/>
    <w:rsid w:val="00977F93"/>
    <w:rsid w:val="00981553"/>
    <w:rsid w:val="00982045"/>
    <w:rsid w:val="009828ED"/>
    <w:rsid w:val="0098466A"/>
    <w:rsid w:val="00990CEF"/>
    <w:rsid w:val="00992C4D"/>
    <w:rsid w:val="00995145"/>
    <w:rsid w:val="00995F22"/>
    <w:rsid w:val="0099629B"/>
    <w:rsid w:val="009963AE"/>
    <w:rsid w:val="0099651D"/>
    <w:rsid w:val="00997CC1"/>
    <w:rsid w:val="009A1E91"/>
    <w:rsid w:val="009A29E2"/>
    <w:rsid w:val="009A3780"/>
    <w:rsid w:val="009A45FA"/>
    <w:rsid w:val="009A681E"/>
    <w:rsid w:val="009A7801"/>
    <w:rsid w:val="009B172F"/>
    <w:rsid w:val="009B17BC"/>
    <w:rsid w:val="009B1E77"/>
    <w:rsid w:val="009B404E"/>
    <w:rsid w:val="009B4157"/>
    <w:rsid w:val="009B4D41"/>
    <w:rsid w:val="009B5E15"/>
    <w:rsid w:val="009C1184"/>
    <w:rsid w:val="009C25C9"/>
    <w:rsid w:val="009C2F7D"/>
    <w:rsid w:val="009C42E8"/>
    <w:rsid w:val="009C5B71"/>
    <w:rsid w:val="009C6B6A"/>
    <w:rsid w:val="009C731C"/>
    <w:rsid w:val="009C7366"/>
    <w:rsid w:val="009C766C"/>
    <w:rsid w:val="009D35BE"/>
    <w:rsid w:val="009D4ABC"/>
    <w:rsid w:val="009D5E0A"/>
    <w:rsid w:val="009D6BAB"/>
    <w:rsid w:val="009D6F34"/>
    <w:rsid w:val="009E063F"/>
    <w:rsid w:val="009E2A77"/>
    <w:rsid w:val="009E3143"/>
    <w:rsid w:val="009E35DD"/>
    <w:rsid w:val="009E3A09"/>
    <w:rsid w:val="009E4412"/>
    <w:rsid w:val="009E4A7A"/>
    <w:rsid w:val="009E4BAD"/>
    <w:rsid w:val="009F0512"/>
    <w:rsid w:val="009F2081"/>
    <w:rsid w:val="009F2B56"/>
    <w:rsid w:val="009F3AB4"/>
    <w:rsid w:val="009F3C37"/>
    <w:rsid w:val="009F4A7B"/>
    <w:rsid w:val="009F5418"/>
    <w:rsid w:val="009F68F8"/>
    <w:rsid w:val="009F7081"/>
    <w:rsid w:val="009F78C4"/>
    <w:rsid w:val="009F7B49"/>
    <w:rsid w:val="009F7BBB"/>
    <w:rsid w:val="00A017B0"/>
    <w:rsid w:val="00A02CA8"/>
    <w:rsid w:val="00A03136"/>
    <w:rsid w:val="00A03174"/>
    <w:rsid w:val="00A035E6"/>
    <w:rsid w:val="00A03858"/>
    <w:rsid w:val="00A05807"/>
    <w:rsid w:val="00A0688A"/>
    <w:rsid w:val="00A10268"/>
    <w:rsid w:val="00A10487"/>
    <w:rsid w:val="00A1063B"/>
    <w:rsid w:val="00A11FD0"/>
    <w:rsid w:val="00A12BEC"/>
    <w:rsid w:val="00A12F19"/>
    <w:rsid w:val="00A13D6B"/>
    <w:rsid w:val="00A141A8"/>
    <w:rsid w:val="00A142AE"/>
    <w:rsid w:val="00A215DA"/>
    <w:rsid w:val="00A22500"/>
    <w:rsid w:val="00A23A07"/>
    <w:rsid w:val="00A2420D"/>
    <w:rsid w:val="00A25084"/>
    <w:rsid w:val="00A2654C"/>
    <w:rsid w:val="00A26864"/>
    <w:rsid w:val="00A31A2F"/>
    <w:rsid w:val="00A3238B"/>
    <w:rsid w:val="00A33EAA"/>
    <w:rsid w:val="00A35D75"/>
    <w:rsid w:val="00A36479"/>
    <w:rsid w:val="00A428D8"/>
    <w:rsid w:val="00A43E39"/>
    <w:rsid w:val="00A45488"/>
    <w:rsid w:val="00A45A6F"/>
    <w:rsid w:val="00A463AD"/>
    <w:rsid w:val="00A46680"/>
    <w:rsid w:val="00A46825"/>
    <w:rsid w:val="00A46C1F"/>
    <w:rsid w:val="00A47560"/>
    <w:rsid w:val="00A5163E"/>
    <w:rsid w:val="00A51905"/>
    <w:rsid w:val="00A51A45"/>
    <w:rsid w:val="00A520F0"/>
    <w:rsid w:val="00A52D76"/>
    <w:rsid w:val="00A52EA9"/>
    <w:rsid w:val="00A5720F"/>
    <w:rsid w:val="00A60C2F"/>
    <w:rsid w:val="00A60D5F"/>
    <w:rsid w:val="00A64B36"/>
    <w:rsid w:val="00A64ED2"/>
    <w:rsid w:val="00A67875"/>
    <w:rsid w:val="00A70024"/>
    <w:rsid w:val="00A702A6"/>
    <w:rsid w:val="00A717AF"/>
    <w:rsid w:val="00A72D28"/>
    <w:rsid w:val="00A7516E"/>
    <w:rsid w:val="00A76E62"/>
    <w:rsid w:val="00A80AC1"/>
    <w:rsid w:val="00A80D36"/>
    <w:rsid w:val="00A80EE5"/>
    <w:rsid w:val="00A81CA4"/>
    <w:rsid w:val="00A82331"/>
    <w:rsid w:val="00A8277C"/>
    <w:rsid w:val="00A838C3"/>
    <w:rsid w:val="00A8495D"/>
    <w:rsid w:val="00A87333"/>
    <w:rsid w:val="00A874E3"/>
    <w:rsid w:val="00A87970"/>
    <w:rsid w:val="00A87F6A"/>
    <w:rsid w:val="00A9387D"/>
    <w:rsid w:val="00A93A39"/>
    <w:rsid w:val="00A94D26"/>
    <w:rsid w:val="00A9575D"/>
    <w:rsid w:val="00A963BC"/>
    <w:rsid w:val="00A96510"/>
    <w:rsid w:val="00A96624"/>
    <w:rsid w:val="00A96A29"/>
    <w:rsid w:val="00A97D75"/>
    <w:rsid w:val="00AA4000"/>
    <w:rsid w:val="00AA5142"/>
    <w:rsid w:val="00AA6526"/>
    <w:rsid w:val="00AA65B8"/>
    <w:rsid w:val="00AB00A6"/>
    <w:rsid w:val="00AB09DD"/>
    <w:rsid w:val="00AB1199"/>
    <w:rsid w:val="00AB1722"/>
    <w:rsid w:val="00AB293D"/>
    <w:rsid w:val="00AB3FC5"/>
    <w:rsid w:val="00AB597C"/>
    <w:rsid w:val="00AB5DFC"/>
    <w:rsid w:val="00AB6260"/>
    <w:rsid w:val="00AB6EBD"/>
    <w:rsid w:val="00AC08D8"/>
    <w:rsid w:val="00AC25B5"/>
    <w:rsid w:val="00AC2833"/>
    <w:rsid w:val="00AC4A4D"/>
    <w:rsid w:val="00AD0793"/>
    <w:rsid w:val="00AD28B5"/>
    <w:rsid w:val="00AD296A"/>
    <w:rsid w:val="00AD36CB"/>
    <w:rsid w:val="00AD3F1E"/>
    <w:rsid w:val="00AD530A"/>
    <w:rsid w:val="00AD6C29"/>
    <w:rsid w:val="00AD6F57"/>
    <w:rsid w:val="00AE1219"/>
    <w:rsid w:val="00AE3F13"/>
    <w:rsid w:val="00AE5F97"/>
    <w:rsid w:val="00AE67AF"/>
    <w:rsid w:val="00AF0F61"/>
    <w:rsid w:val="00AF1CBC"/>
    <w:rsid w:val="00AF1F4D"/>
    <w:rsid w:val="00AF2E6C"/>
    <w:rsid w:val="00AF308F"/>
    <w:rsid w:val="00AF3146"/>
    <w:rsid w:val="00AF49D2"/>
    <w:rsid w:val="00AF5878"/>
    <w:rsid w:val="00AF59BA"/>
    <w:rsid w:val="00B000CD"/>
    <w:rsid w:val="00B02EF2"/>
    <w:rsid w:val="00B06E28"/>
    <w:rsid w:val="00B109BC"/>
    <w:rsid w:val="00B10C0B"/>
    <w:rsid w:val="00B1176D"/>
    <w:rsid w:val="00B13E99"/>
    <w:rsid w:val="00B167E5"/>
    <w:rsid w:val="00B17D26"/>
    <w:rsid w:val="00B2014E"/>
    <w:rsid w:val="00B214B5"/>
    <w:rsid w:val="00B226AB"/>
    <w:rsid w:val="00B234D8"/>
    <w:rsid w:val="00B23C12"/>
    <w:rsid w:val="00B25CCD"/>
    <w:rsid w:val="00B3172E"/>
    <w:rsid w:val="00B31A64"/>
    <w:rsid w:val="00B363A8"/>
    <w:rsid w:val="00B36E67"/>
    <w:rsid w:val="00B373D3"/>
    <w:rsid w:val="00B40EAA"/>
    <w:rsid w:val="00B42195"/>
    <w:rsid w:val="00B42583"/>
    <w:rsid w:val="00B42B5E"/>
    <w:rsid w:val="00B4363C"/>
    <w:rsid w:val="00B44AF0"/>
    <w:rsid w:val="00B45F96"/>
    <w:rsid w:val="00B473AA"/>
    <w:rsid w:val="00B525D5"/>
    <w:rsid w:val="00B5274F"/>
    <w:rsid w:val="00B52FEC"/>
    <w:rsid w:val="00B531B7"/>
    <w:rsid w:val="00B565AE"/>
    <w:rsid w:val="00B57B1C"/>
    <w:rsid w:val="00B57FCD"/>
    <w:rsid w:val="00B60BD7"/>
    <w:rsid w:val="00B611F5"/>
    <w:rsid w:val="00B61447"/>
    <w:rsid w:val="00B6183D"/>
    <w:rsid w:val="00B6243A"/>
    <w:rsid w:val="00B62B42"/>
    <w:rsid w:val="00B63793"/>
    <w:rsid w:val="00B64C8E"/>
    <w:rsid w:val="00B66B13"/>
    <w:rsid w:val="00B71481"/>
    <w:rsid w:val="00B73108"/>
    <w:rsid w:val="00B731EA"/>
    <w:rsid w:val="00B732E8"/>
    <w:rsid w:val="00B75F7D"/>
    <w:rsid w:val="00B77A36"/>
    <w:rsid w:val="00B826D1"/>
    <w:rsid w:val="00B827B7"/>
    <w:rsid w:val="00B83E49"/>
    <w:rsid w:val="00B846E9"/>
    <w:rsid w:val="00B85ED2"/>
    <w:rsid w:val="00B860DB"/>
    <w:rsid w:val="00B87418"/>
    <w:rsid w:val="00B90820"/>
    <w:rsid w:val="00B909EE"/>
    <w:rsid w:val="00B9105B"/>
    <w:rsid w:val="00B9155C"/>
    <w:rsid w:val="00B9201A"/>
    <w:rsid w:val="00B92B2E"/>
    <w:rsid w:val="00B949A6"/>
    <w:rsid w:val="00B958BC"/>
    <w:rsid w:val="00B95E49"/>
    <w:rsid w:val="00B95EC0"/>
    <w:rsid w:val="00B96EEF"/>
    <w:rsid w:val="00B973FB"/>
    <w:rsid w:val="00BA0D6A"/>
    <w:rsid w:val="00BA268E"/>
    <w:rsid w:val="00BA2955"/>
    <w:rsid w:val="00BA45F9"/>
    <w:rsid w:val="00BA6787"/>
    <w:rsid w:val="00BA7B9F"/>
    <w:rsid w:val="00BB1459"/>
    <w:rsid w:val="00BB2564"/>
    <w:rsid w:val="00BB2BF8"/>
    <w:rsid w:val="00BB399F"/>
    <w:rsid w:val="00BB4109"/>
    <w:rsid w:val="00BB4BC4"/>
    <w:rsid w:val="00BB4BEF"/>
    <w:rsid w:val="00BC170E"/>
    <w:rsid w:val="00BC3CF0"/>
    <w:rsid w:val="00BC45FB"/>
    <w:rsid w:val="00BC4DEA"/>
    <w:rsid w:val="00BC5140"/>
    <w:rsid w:val="00BC5B06"/>
    <w:rsid w:val="00BC6354"/>
    <w:rsid w:val="00BC6F63"/>
    <w:rsid w:val="00BD0C88"/>
    <w:rsid w:val="00BD0D11"/>
    <w:rsid w:val="00BD19F3"/>
    <w:rsid w:val="00BD2E45"/>
    <w:rsid w:val="00BD4B5F"/>
    <w:rsid w:val="00BD54DB"/>
    <w:rsid w:val="00BD584C"/>
    <w:rsid w:val="00BD5FF2"/>
    <w:rsid w:val="00BD77A9"/>
    <w:rsid w:val="00BE4419"/>
    <w:rsid w:val="00BE4843"/>
    <w:rsid w:val="00BE4A46"/>
    <w:rsid w:val="00BE7FCA"/>
    <w:rsid w:val="00BF0A46"/>
    <w:rsid w:val="00BF366D"/>
    <w:rsid w:val="00BF3FDC"/>
    <w:rsid w:val="00BF5E77"/>
    <w:rsid w:val="00BF6AE4"/>
    <w:rsid w:val="00C04FA3"/>
    <w:rsid w:val="00C059A2"/>
    <w:rsid w:val="00C07876"/>
    <w:rsid w:val="00C100A1"/>
    <w:rsid w:val="00C10FFF"/>
    <w:rsid w:val="00C16FF3"/>
    <w:rsid w:val="00C17386"/>
    <w:rsid w:val="00C173F4"/>
    <w:rsid w:val="00C211B3"/>
    <w:rsid w:val="00C22278"/>
    <w:rsid w:val="00C234DE"/>
    <w:rsid w:val="00C24B1E"/>
    <w:rsid w:val="00C25366"/>
    <w:rsid w:val="00C260DD"/>
    <w:rsid w:val="00C27A85"/>
    <w:rsid w:val="00C27E1A"/>
    <w:rsid w:val="00C27F1A"/>
    <w:rsid w:val="00C3002B"/>
    <w:rsid w:val="00C318E3"/>
    <w:rsid w:val="00C3431D"/>
    <w:rsid w:val="00C37C4F"/>
    <w:rsid w:val="00C37F46"/>
    <w:rsid w:val="00C40713"/>
    <w:rsid w:val="00C40DB2"/>
    <w:rsid w:val="00C4107B"/>
    <w:rsid w:val="00C42217"/>
    <w:rsid w:val="00C43270"/>
    <w:rsid w:val="00C43421"/>
    <w:rsid w:val="00C440E2"/>
    <w:rsid w:val="00C44576"/>
    <w:rsid w:val="00C4466C"/>
    <w:rsid w:val="00C447D1"/>
    <w:rsid w:val="00C452A3"/>
    <w:rsid w:val="00C459D4"/>
    <w:rsid w:val="00C45B15"/>
    <w:rsid w:val="00C46539"/>
    <w:rsid w:val="00C46D45"/>
    <w:rsid w:val="00C526C1"/>
    <w:rsid w:val="00C5354F"/>
    <w:rsid w:val="00C539C7"/>
    <w:rsid w:val="00C548EA"/>
    <w:rsid w:val="00C55AB6"/>
    <w:rsid w:val="00C55E4E"/>
    <w:rsid w:val="00C57DBB"/>
    <w:rsid w:val="00C64C1C"/>
    <w:rsid w:val="00C676B1"/>
    <w:rsid w:val="00C67BBE"/>
    <w:rsid w:val="00C711B7"/>
    <w:rsid w:val="00C71C1D"/>
    <w:rsid w:val="00C737AA"/>
    <w:rsid w:val="00C745EC"/>
    <w:rsid w:val="00C74652"/>
    <w:rsid w:val="00C75BE5"/>
    <w:rsid w:val="00C75C6D"/>
    <w:rsid w:val="00C7743F"/>
    <w:rsid w:val="00C8296F"/>
    <w:rsid w:val="00C85CD7"/>
    <w:rsid w:val="00C901FB"/>
    <w:rsid w:val="00C90432"/>
    <w:rsid w:val="00C904D0"/>
    <w:rsid w:val="00C91094"/>
    <w:rsid w:val="00C940E9"/>
    <w:rsid w:val="00C945AE"/>
    <w:rsid w:val="00C95493"/>
    <w:rsid w:val="00C956ED"/>
    <w:rsid w:val="00C960CD"/>
    <w:rsid w:val="00C96380"/>
    <w:rsid w:val="00C967CC"/>
    <w:rsid w:val="00C9771C"/>
    <w:rsid w:val="00CA00C3"/>
    <w:rsid w:val="00CA080C"/>
    <w:rsid w:val="00CA1416"/>
    <w:rsid w:val="00CA2768"/>
    <w:rsid w:val="00CA51A6"/>
    <w:rsid w:val="00CA6A9F"/>
    <w:rsid w:val="00CB24A9"/>
    <w:rsid w:val="00CB2F99"/>
    <w:rsid w:val="00CB352D"/>
    <w:rsid w:val="00CB3D90"/>
    <w:rsid w:val="00CB40E6"/>
    <w:rsid w:val="00CB4523"/>
    <w:rsid w:val="00CB706B"/>
    <w:rsid w:val="00CC0B16"/>
    <w:rsid w:val="00CC1985"/>
    <w:rsid w:val="00CC2FF9"/>
    <w:rsid w:val="00CC4748"/>
    <w:rsid w:val="00CC6A84"/>
    <w:rsid w:val="00CD0301"/>
    <w:rsid w:val="00CD0979"/>
    <w:rsid w:val="00CD0CD1"/>
    <w:rsid w:val="00CD186A"/>
    <w:rsid w:val="00CD25B5"/>
    <w:rsid w:val="00CD2F91"/>
    <w:rsid w:val="00CD4916"/>
    <w:rsid w:val="00CD4B4F"/>
    <w:rsid w:val="00CD5138"/>
    <w:rsid w:val="00CE0A2B"/>
    <w:rsid w:val="00CE0BE2"/>
    <w:rsid w:val="00CE0CEE"/>
    <w:rsid w:val="00CE2CB9"/>
    <w:rsid w:val="00CE331D"/>
    <w:rsid w:val="00CE3D09"/>
    <w:rsid w:val="00CE42B5"/>
    <w:rsid w:val="00CE5798"/>
    <w:rsid w:val="00CE6033"/>
    <w:rsid w:val="00CE6790"/>
    <w:rsid w:val="00CE6F37"/>
    <w:rsid w:val="00CE79EF"/>
    <w:rsid w:val="00CF0C0F"/>
    <w:rsid w:val="00CF2638"/>
    <w:rsid w:val="00CF4A93"/>
    <w:rsid w:val="00CF5B39"/>
    <w:rsid w:val="00CF5F43"/>
    <w:rsid w:val="00CF713C"/>
    <w:rsid w:val="00CF758A"/>
    <w:rsid w:val="00D00344"/>
    <w:rsid w:val="00D02034"/>
    <w:rsid w:val="00D03AA0"/>
    <w:rsid w:val="00D03BA5"/>
    <w:rsid w:val="00D0446D"/>
    <w:rsid w:val="00D04C44"/>
    <w:rsid w:val="00D0796B"/>
    <w:rsid w:val="00D07FB2"/>
    <w:rsid w:val="00D11064"/>
    <w:rsid w:val="00D125C3"/>
    <w:rsid w:val="00D1391B"/>
    <w:rsid w:val="00D1556C"/>
    <w:rsid w:val="00D20AC4"/>
    <w:rsid w:val="00D2312B"/>
    <w:rsid w:val="00D24E1B"/>
    <w:rsid w:val="00D24FA2"/>
    <w:rsid w:val="00D3027A"/>
    <w:rsid w:val="00D30A31"/>
    <w:rsid w:val="00D3156A"/>
    <w:rsid w:val="00D3241B"/>
    <w:rsid w:val="00D37412"/>
    <w:rsid w:val="00D37873"/>
    <w:rsid w:val="00D37EA8"/>
    <w:rsid w:val="00D40A37"/>
    <w:rsid w:val="00D41AB9"/>
    <w:rsid w:val="00D41B1C"/>
    <w:rsid w:val="00D45880"/>
    <w:rsid w:val="00D5203D"/>
    <w:rsid w:val="00D522F9"/>
    <w:rsid w:val="00D53D20"/>
    <w:rsid w:val="00D540C0"/>
    <w:rsid w:val="00D54AFD"/>
    <w:rsid w:val="00D54C07"/>
    <w:rsid w:val="00D5533D"/>
    <w:rsid w:val="00D55863"/>
    <w:rsid w:val="00D55CD0"/>
    <w:rsid w:val="00D601EB"/>
    <w:rsid w:val="00D609E8"/>
    <w:rsid w:val="00D62EDD"/>
    <w:rsid w:val="00D63619"/>
    <w:rsid w:val="00D64C2A"/>
    <w:rsid w:val="00D665A3"/>
    <w:rsid w:val="00D668A0"/>
    <w:rsid w:val="00D72FB4"/>
    <w:rsid w:val="00D73506"/>
    <w:rsid w:val="00D73BC9"/>
    <w:rsid w:val="00D814A3"/>
    <w:rsid w:val="00D825B6"/>
    <w:rsid w:val="00D84014"/>
    <w:rsid w:val="00D85434"/>
    <w:rsid w:val="00D85906"/>
    <w:rsid w:val="00D86425"/>
    <w:rsid w:val="00D86775"/>
    <w:rsid w:val="00D867C8"/>
    <w:rsid w:val="00D869B4"/>
    <w:rsid w:val="00D870D9"/>
    <w:rsid w:val="00D90106"/>
    <w:rsid w:val="00D911BA"/>
    <w:rsid w:val="00D92B9F"/>
    <w:rsid w:val="00D955CB"/>
    <w:rsid w:val="00D96360"/>
    <w:rsid w:val="00D96626"/>
    <w:rsid w:val="00D9691E"/>
    <w:rsid w:val="00D972CF"/>
    <w:rsid w:val="00D9761D"/>
    <w:rsid w:val="00DA0432"/>
    <w:rsid w:val="00DA3D3E"/>
    <w:rsid w:val="00DA4159"/>
    <w:rsid w:val="00DA6685"/>
    <w:rsid w:val="00DB07FB"/>
    <w:rsid w:val="00DB1161"/>
    <w:rsid w:val="00DB12D9"/>
    <w:rsid w:val="00DB1E18"/>
    <w:rsid w:val="00DB2237"/>
    <w:rsid w:val="00DB309B"/>
    <w:rsid w:val="00DB3475"/>
    <w:rsid w:val="00DB3FD1"/>
    <w:rsid w:val="00DB6E93"/>
    <w:rsid w:val="00DB7735"/>
    <w:rsid w:val="00DC0970"/>
    <w:rsid w:val="00DC25CF"/>
    <w:rsid w:val="00DC30B6"/>
    <w:rsid w:val="00DC3C49"/>
    <w:rsid w:val="00DC4A09"/>
    <w:rsid w:val="00DC5918"/>
    <w:rsid w:val="00DC5DA4"/>
    <w:rsid w:val="00DC63BA"/>
    <w:rsid w:val="00DC7C02"/>
    <w:rsid w:val="00DC7C73"/>
    <w:rsid w:val="00DC7CA0"/>
    <w:rsid w:val="00DD07D9"/>
    <w:rsid w:val="00DD1B45"/>
    <w:rsid w:val="00DD2801"/>
    <w:rsid w:val="00DD3242"/>
    <w:rsid w:val="00DD32CF"/>
    <w:rsid w:val="00DD3551"/>
    <w:rsid w:val="00DD36E9"/>
    <w:rsid w:val="00DD693C"/>
    <w:rsid w:val="00DD7A12"/>
    <w:rsid w:val="00DE17A5"/>
    <w:rsid w:val="00DE361D"/>
    <w:rsid w:val="00DE5E9D"/>
    <w:rsid w:val="00DE6821"/>
    <w:rsid w:val="00DE6F37"/>
    <w:rsid w:val="00DF0A93"/>
    <w:rsid w:val="00DF0AAC"/>
    <w:rsid w:val="00DF2918"/>
    <w:rsid w:val="00DF4F7B"/>
    <w:rsid w:val="00DF5E8A"/>
    <w:rsid w:val="00DF627B"/>
    <w:rsid w:val="00DF7CD8"/>
    <w:rsid w:val="00E0020C"/>
    <w:rsid w:val="00E0097C"/>
    <w:rsid w:val="00E018B7"/>
    <w:rsid w:val="00E02CED"/>
    <w:rsid w:val="00E03F1F"/>
    <w:rsid w:val="00E06310"/>
    <w:rsid w:val="00E103FF"/>
    <w:rsid w:val="00E10E13"/>
    <w:rsid w:val="00E1133A"/>
    <w:rsid w:val="00E1145E"/>
    <w:rsid w:val="00E14A73"/>
    <w:rsid w:val="00E150FD"/>
    <w:rsid w:val="00E151EF"/>
    <w:rsid w:val="00E15524"/>
    <w:rsid w:val="00E156B4"/>
    <w:rsid w:val="00E15988"/>
    <w:rsid w:val="00E15F74"/>
    <w:rsid w:val="00E16182"/>
    <w:rsid w:val="00E16782"/>
    <w:rsid w:val="00E173DF"/>
    <w:rsid w:val="00E20035"/>
    <w:rsid w:val="00E2053B"/>
    <w:rsid w:val="00E21222"/>
    <w:rsid w:val="00E22BFF"/>
    <w:rsid w:val="00E2300F"/>
    <w:rsid w:val="00E230D2"/>
    <w:rsid w:val="00E237F4"/>
    <w:rsid w:val="00E25ABE"/>
    <w:rsid w:val="00E25D6B"/>
    <w:rsid w:val="00E25F97"/>
    <w:rsid w:val="00E277CC"/>
    <w:rsid w:val="00E27A50"/>
    <w:rsid w:val="00E31066"/>
    <w:rsid w:val="00E32994"/>
    <w:rsid w:val="00E3413A"/>
    <w:rsid w:val="00E37FCD"/>
    <w:rsid w:val="00E40815"/>
    <w:rsid w:val="00E410FC"/>
    <w:rsid w:val="00E42820"/>
    <w:rsid w:val="00E4317B"/>
    <w:rsid w:val="00E432E2"/>
    <w:rsid w:val="00E45739"/>
    <w:rsid w:val="00E46DC7"/>
    <w:rsid w:val="00E5125C"/>
    <w:rsid w:val="00E52151"/>
    <w:rsid w:val="00E52285"/>
    <w:rsid w:val="00E544F6"/>
    <w:rsid w:val="00E55A9C"/>
    <w:rsid w:val="00E56B33"/>
    <w:rsid w:val="00E57443"/>
    <w:rsid w:val="00E6092D"/>
    <w:rsid w:val="00E6097C"/>
    <w:rsid w:val="00E6220E"/>
    <w:rsid w:val="00E62425"/>
    <w:rsid w:val="00E6242F"/>
    <w:rsid w:val="00E67F9B"/>
    <w:rsid w:val="00E70CA8"/>
    <w:rsid w:val="00E7192C"/>
    <w:rsid w:val="00E72674"/>
    <w:rsid w:val="00E74535"/>
    <w:rsid w:val="00E77A99"/>
    <w:rsid w:val="00E81B60"/>
    <w:rsid w:val="00E81CA9"/>
    <w:rsid w:val="00E82187"/>
    <w:rsid w:val="00E82759"/>
    <w:rsid w:val="00E84DA2"/>
    <w:rsid w:val="00E876C2"/>
    <w:rsid w:val="00E87FE9"/>
    <w:rsid w:val="00E90E03"/>
    <w:rsid w:val="00E9105D"/>
    <w:rsid w:val="00E9239A"/>
    <w:rsid w:val="00E928CE"/>
    <w:rsid w:val="00E92E3B"/>
    <w:rsid w:val="00E93076"/>
    <w:rsid w:val="00E93493"/>
    <w:rsid w:val="00E93642"/>
    <w:rsid w:val="00E95740"/>
    <w:rsid w:val="00E97600"/>
    <w:rsid w:val="00EA32AE"/>
    <w:rsid w:val="00EA3AEA"/>
    <w:rsid w:val="00EA3DBB"/>
    <w:rsid w:val="00EA48AF"/>
    <w:rsid w:val="00EA5EC1"/>
    <w:rsid w:val="00EB045D"/>
    <w:rsid w:val="00EB0D09"/>
    <w:rsid w:val="00EB1697"/>
    <w:rsid w:val="00EB3416"/>
    <w:rsid w:val="00EB3E02"/>
    <w:rsid w:val="00EB515D"/>
    <w:rsid w:val="00EB5FFA"/>
    <w:rsid w:val="00EC0595"/>
    <w:rsid w:val="00EC1A50"/>
    <w:rsid w:val="00EC2651"/>
    <w:rsid w:val="00EC3DE1"/>
    <w:rsid w:val="00EC4195"/>
    <w:rsid w:val="00ED026B"/>
    <w:rsid w:val="00ED0ADB"/>
    <w:rsid w:val="00ED23C1"/>
    <w:rsid w:val="00ED3169"/>
    <w:rsid w:val="00ED45A4"/>
    <w:rsid w:val="00ED4C8D"/>
    <w:rsid w:val="00ED508C"/>
    <w:rsid w:val="00ED595A"/>
    <w:rsid w:val="00ED6B73"/>
    <w:rsid w:val="00EE043B"/>
    <w:rsid w:val="00EE089E"/>
    <w:rsid w:val="00EE0DC3"/>
    <w:rsid w:val="00EE1884"/>
    <w:rsid w:val="00EE2508"/>
    <w:rsid w:val="00EE2F80"/>
    <w:rsid w:val="00EE3173"/>
    <w:rsid w:val="00EE3994"/>
    <w:rsid w:val="00EE4060"/>
    <w:rsid w:val="00EE575F"/>
    <w:rsid w:val="00EE5DFA"/>
    <w:rsid w:val="00EF31CA"/>
    <w:rsid w:val="00EF5300"/>
    <w:rsid w:val="00EF6918"/>
    <w:rsid w:val="00EF791E"/>
    <w:rsid w:val="00F00537"/>
    <w:rsid w:val="00F01820"/>
    <w:rsid w:val="00F03544"/>
    <w:rsid w:val="00F06431"/>
    <w:rsid w:val="00F07F95"/>
    <w:rsid w:val="00F10B13"/>
    <w:rsid w:val="00F1112B"/>
    <w:rsid w:val="00F11816"/>
    <w:rsid w:val="00F15ABA"/>
    <w:rsid w:val="00F17801"/>
    <w:rsid w:val="00F226AC"/>
    <w:rsid w:val="00F2293A"/>
    <w:rsid w:val="00F2467A"/>
    <w:rsid w:val="00F25978"/>
    <w:rsid w:val="00F30392"/>
    <w:rsid w:val="00F306A3"/>
    <w:rsid w:val="00F323D9"/>
    <w:rsid w:val="00F33F5F"/>
    <w:rsid w:val="00F34466"/>
    <w:rsid w:val="00F34FC8"/>
    <w:rsid w:val="00F35990"/>
    <w:rsid w:val="00F3674F"/>
    <w:rsid w:val="00F40C72"/>
    <w:rsid w:val="00F41539"/>
    <w:rsid w:val="00F41CE1"/>
    <w:rsid w:val="00F453C0"/>
    <w:rsid w:val="00F458FF"/>
    <w:rsid w:val="00F464F7"/>
    <w:rsid w:val="00F46B03"/>
    <w:rsid w:val="00F471A1"/>
    <w:rsid w:val="00F4733B"/>
    <w:rsid w:val="00F50DBA"/>
    <w:rsid w:val="00F520F8"/>
    <w:rsid w:val="00F54534"/>
    <w:rsid w:val="00F578F6"/>
    <w:rsid w:val="00F57944"/>
    <w:rsid w:val="00F64FAA"/>
    <w:rsid w:val="00F653E6"/>
    <w:rsid w:val="00F668EF"/>
    <w:rsid w:val="00F67B35"/>
    <w:rsid w:val="00F67F5F"/>
    <w:rsid w:val="00F71BF2"/>
    <w:rsid w:val="00F73412"/>
    <w:rsid w:val="00F73D16"/>
    <w:rsid w:val="00F81503"/>
    <w:rsid w:val="00F823F4"/>
    <w:rsid w:val="00F861EF"/>
    <w:rsid w:val="00F86E85"/>
    <w:rsid w:val="00F90C09"/>
    <w:rsid w:val="00F91E39"/>
    <w:rsid w:val="00F92056"/>
    <w:rsid w:val="00F95C0A"/>
    <w:rsid w:val="00F96F81"/>
    <w:rsid w:val="00F97EE4"/>
    <w:rsid w:val="00FA0731"/>
    <w:rsid w:val="00FA0BCB"/>
    <w:rsid w:val="00FA1ED0"/>
    <w:rsid w:val="00FA23EF"/>
    <w:rsid w:val="00FA290E"/>
    <w:rsid w:val="00FA459A"/>
    <w:rsid w:val="00FA4BCA"/>
    <w:rsid w:val="00FA7761"/>
    <w:rsid w:val="00FC3484"/>
    <w:rsid w:val="00FC4960"/>
    <w:rsid w:val="00FC5FEC"/>
    <w:rsid w:val="00FC605E"/>
    <w:rsid w:val="00FC6809"/>
    <w:rsid w:val="00FD065C"/>
    <w:rsid w:val="00FD27D5"/>
    <w:rsid w:val="00FD2C59"/>
    <w:rsid w:val="00FD2CC7"/>
    <w:rsid w:val="00FD3B8C"/>
    <w:rsid w:val="00FD4257"/>
    <w:rsid w:val="00FD557C"/>
    <w:rsid w:val="00FD76CA"/>
    <w:rsid w:val="00FE1250"/>
    <w:rsid w:val="00FE1A61"/>
    <w:rsid w:val="00FE2628"/>
    <w:rsid w:val="00FE34B0"/>
    <w:rsid w:val="00FE3A8A"/>
    <w:rsid w:val="00FE461E"/>
    <w:rsid w:val="00FE5144"/>
    <w:rsid w:val="00FE5A36"/>
    <w:rsid w:val="00FE761D"/>
    <w:rsid w:val="00FE7FE6"/>
    <w:rsid w:val="00FF0AAC"/>
    <w:rsid w:val="00FF44DB"/>
    <w:rsid w:val="00FF49F5"/>
    <w:rsid w:val="00FF65F5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10E5394"/>
  <w15:chartTrackingRefBased/>
  <w15:docId w15:val="{88A37496-2EBC-4240-89D4-8321A239B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34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NMP Heading 1,H1,h1,h11,h12,h13,h14,h15,h16"/>
    <w:next w:val="Normal"/>
    <w:qFormat/>
    <w:rsid w:val="006734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rsid w:val="006734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734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734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734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734EC"/>
    <w:pPr>
      <w:outlineLvl w:val="5"/>
    </w:pPr>
  </w:style>
  <w:style w:type="paragraph" w:styleId="Heading7">
    <w:name w:val="heading 7"/>
    <w:basedOn w:val="H6"/>
    <w:next w:val="Normal"/>
    <w:qFormat/>
    <w:rsid w:val="006734EC"/>
    <w:pPr>
      <w:outlineLvl w:val="6"/>
    </w:pPr>
  </w:style>
  <w:style w:type="paragraph" w:styleId="Heading8">
    <w:name w:val="heading 8"/>
    <w:basedOn w:val="Heading1"/>
    <w:next w:val="Normal"/>
    <w:qFormat/>
    <w:rsid w:val="006734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34EC"/>
    <w:pPr>
      <w:outlineLvl w:val="8"/>
    </w:pPr>
  </w:style>
  <w:style w:type="character" w:default="1" w:styleId="DefaultParagraphFont">
    <w:name w:val="Default Paragraph Font"/>
    <w:semiHidden/>
    <w:rsid w:val="006734E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34EC"/>
  </w:style>
  <w:style w:type="paragraph" w:customStyle="1" w:styleId="H6">
    <w:name w:val="H6"/>
    <w:basedOn w:val="Heading5"/>
    <w:next w:val="Normal"/>
    <w:rsid w:val="006734EC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6734EC"/>
  </w:style>
  <w:style w:type="paragraph" w:styleId="List">
    <w:name w:val="List"/>
    <w:basedOn w:val="Normal"/>
    <w:rsid w:val="006734EC"/>
    <w:pPr>
      <w:ind w:left="568" w:hanging="284"/>
    </w:pPr>
  </w:style>
  <w:style w:type="paragraph" w:customStyle="1" w:styleId="TAL">
    <w:name w:val="TAL"/>
    <w:basedOn w:val="Normal"/>
    <w:rsid w:val="006734EC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6734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6734EC"/>
    <w:pPr>
      <w:jc w:val="center"/>
    </w:pPr>
    <w:rPr>
      <w:i/>
    </w:rPr>
  </w:style>
  <w:style w:type="paragraph" w:styleId="TOC8">
    <w:name w:val="toc 8"/>
    <w:basedOn w:val="TOC1"/>
    <w:semiHidden/>
    <w:rsid w:val="006734EC"/>
    <w:pPr>
      <w:spacing w:before="180"/>
      <w:ind w:left="2693" w:hanging="2693"/>
    </w:pPr>
    <w:rPr>
      <w:b/>
    </w:rPr>
  </w:style>
  <w:style w:type="paragraph" w:styleId="TOC1">
    <w:name w:val="toc 1"/>
    <w:rsid w:val="006734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6734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6734EC"/>
    <w:pPr>
      <w:ind w:left="1701" w:hanging="1701"/>
    </w:pPr>
  </w:style>
  <w:style w:type="paragraph" w:styleId="TOC4">
    <w:name w:val="toc 4"/>
    <w:basedOn w:val="TOC3"/>
    <w:semiHidden/>
    <w:rsid w:val="006734EC"/>
    <w:pPr>
      <w:ind w:left="1418" w:hanging="1418"/>
    </w:pPr>
  </w:style>
  <w:style w:type="paragraph" w:styleId="TOC3">
    <w:name w:val="toc 3"/>
    <w:basedOn w:val="TOC2"/>
    <w:semiHidden/>
    <w:rsid w:val="006734EC"/>
    <w:pPr>
      <w:ind w:left="1134" w:hanging="1134"/>
    </w:pPr>
  </w:style>
  <w:style w:type="paragraph" w:styleId="TOC2">
    <w:name w:val="toc 2"/>
    <w:basedOn w:val="TOC1"/>
    <w:rsid w:val="006734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34EC"/>
    <w:pPr>
      <w:ind w:left="284"/>
    </w:pPr>
  </w:style>
  <w:style w:type="paragraph" w:styleId="Index1">
    <w:name w:val="index 1"/>
    <w:basedOn w:val="Normal"/>
    <w:semiHidden/>
    <w:rsid w:val="006734EC"/>
    <w:pPr>
      <w:keepLines/>
      <w:spacing w:after="0"/>
    </w:pPr>
  </w:style>
  <w:style w:type="paragraph" w:customStyle="1" w:styleId="ZH">
    <w:name w:val="ZH"/>
    <w:rsid w:val="006734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6734EC"/>
    <w:pPr>
      <w:outlineLvl w:val="9"/>
    </w:pPr>
  </w:style>
  <w:style w:type="paragraph" w:styleId="ListNumber2">
    <w:name w:val="List Number 2"/>
    <w:basedOn w:val="ListNumber"/>
    <w:rsid w:val="006734EC"/>
    <w:pPr>
      <w:ind w:left="851"/>
    </w:pPr>
  </w:style>
  <w:style w:type="paragraph" w:styleId="ListNumber">
    <w:name w:val="List Number"/>
    <w:basedOn w:val="List"/>
    <w:rsid w:val="006734EC"/>
  </w:style>
  <w:style w:type="character" w:styleId="FootnoteReference">
    <w:name w:val="footnote reference"/>
    <w:basedOn w:val="DefaultParagraphFont"/>
    <w:semiHidden/>
    <w:rsid w:val="006734EC"/>
    <w:rPr>
      <w:b/>
      <w:position w:val="6"/>
      <w:sz w:val="16"/>
    </w:rPr>
  </w:style>
  <w:style w:type="paragraph" w:styleId="FootnoteText">
    <w:name w:val="footnote text"/>
    <w:basedOn w:val="Normal"/>
    <w:semiHidden/>
    <w:rsid w:val="006734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734EC"/>
    <w:rPr>
      <w:b/>
    </w:rPr>
  </w:style>
  <w:style w:type="paragraph" w:customStyle="1" w:styleId="TAC">
    <w:name w:val="TAC"/>
    <w:basedOn w:val="TAL"/>
    <w:rsid w:val="006734EC"/>
    <w:pPr>
      <w:jc w:val="center"/>
    </w:pPr>
  </w:style>
  <w:style w:type="paragraph" w:customStyle="1" w:styleId="TF">
    <w:name w:val="TF"/>
    <w:basedOn w:val="TH"/>
    <w:rsid w:val="006734EC"/>
    <w:pPr>
      <w:keepNext w:val="0"/>
      <w:spacing w:before="0" w:after="240"/>
    </w:pPr>
  </w:style>
  <w:style w:type="paragraph" w:customStyle="1" w:styleId="TH">
    <w:name w:val="TH"/>
    <w:basedOn w:val="Normal"/>
    <w:rsid w:val="006734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6734EC"/>
    <w:pPr>
      <w:keepLines/>
      <w:ind w:left="1135" w:hanging="851"/>
    </w:pPr>
  </w:style>
  <w:style w:type="paragraph" w:styleId="TOC9">
    <w:name w:val="toc 9"/>
    <w:basedOn w:val="TOC8"/>
    <w:semiHidden/>
    <w:rsid w:val="006734EC"/>
    <w:pPr>
      <w:ind w:left="1418" w:hanging="1418"/>
    </w:pPr>
  </w:style>
  <w:style w:type="paragraph" w:customStyle="1" w:styleId="EX">
    <w:name w:val="EX"/>
    <w:basedOn w:val="Normal"/>
    <w:rsid w:val="006734EC"/>
    <w:pPr>
      <w:keepLines/>
      <w:ind w:left="1702" w:hanging="1418"/>
    </w:pPr>
  </w:style>
  <w:style w:type="paragraph" w:customStyle="1" w:styleId="FP">
    <w:name w:val="FP"/>
    <w:basedOn w:val="Normal"/>
    <w:rsid w:val="006734EC"/>
    <w:pPr>
      <w:spacing w:after="0"/>
    </w:pPr>
  </w:style>
  <w:style w:type="paragraph" w:customStyle="1" w:styleId="LD">
    <w:name w:val="LD"/>
    <w:rsid w:val="006734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6734EC"/>
    <w:pPr>
      <w:spacing w:after="0"/>
    </w:pPr>
  </w:style>
  <w:style w:type="paragraph" w:customStyle="1" w:styleId="EW">
    <w:name w:val="EW"/>
    <w:basedOn w:val="EX"/>
    <w:rsid w:val="006734EC"/>
    <w:pPr>
      <w:spacing w:after="0"/>
    </w:pPr>
  </w:style>
  <w:style w:type="paragraph" w:styleId="TOC6">
    <w:name w:val="toc 6"/>
    <w:basedOn w:val="TOC5"/>
    <w:next w:val="Normal"/>
    <w:semiHidden/>
    <w:rsid w:val="006734EC"/>
    <w:pPr>
      <w:ind w:left="1985" w:hanging="1985"/>
    </w:pPr>
  </w:style>
  <w:style w:type="paragraph" w:styleId="TOC7">
    <w:name w:val="toc 7"/>
    <w:basedOn w:val="TOC6"/>
    <w:next w:val="Normal"/>
    <w:semiHidden/>
    <w:rsid w:val="006734EC"/>
    <w:pPr>
      <w:ind w:left="2268" w:hanging="2268"/>
    </w:pPr>
  </w:style>
  <w:style w:type="paragraph" w:styleId="ListBullet2">
    <w:name w:val="List Bullet 2"/>
    <w:basedOn w:val="ListBullet"/>
    <w:rsid w:val="006734EC"/>
    <w:pPr>
      <w:ind w:left="851"/>
    </w:pPr>
  </w:style>
  <w:style w:type="paragraph" w:styleId="ListBullet">
    <w:name w:val="List Bullet"/>
    <w:basedOn w:val="List"/>
    <w:rsid w:val="006734EC"/>
  </w:style>
  <w:style w:type="paragraph" w:styleId="ListBullet3">
    <w:name w:val="List Bullet 3"/>
    <w:basedOn w:val="ListBullet2"/>
    <w:rsid w:val="006734EC"/>
    <w:pPr>
      <w:ind w:left="1135"/>
    </w:pPr>
  </w:style>
  <w:style w:type="paragraph" w:customStyle="1" w:styleId="EQ">
    <w:name w:val="EQ"/>
    <w:basedOn w:val="Normal"/>
    <w:next w:val="Normal"/>
    <w:rsid w:val="006734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734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34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6734EC"/>
    <w:pPr>
      <w:jc w:val="right"/>
    </w:pPr>
  </w:style>
  <w:style w:type="paragraph" w:customStyle="1" w:styleId="TAN">
    <w:name w:val="TAN"/>
    <w:basedOn w:val="TAL"/>
    <w:rsid w:val="006734EC"/>
    <w:pPr>
      <w:ind w:left="851" w:hanging="851"/>
    </w:pPr>
  </w:style>
  <w:style w:type="paragraph" w:customStyle="1" w:styleId="ZA">
    <w:name w:val="ZA"/>
    <w:rsid w:val="006734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6734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6734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6734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6734EC"/>
    <w:pPr>
      <w:framePr w:wrap="notBeside" w:y="16161"/>
    </w:pPr>
  </w:style>
  <w:style w:type="character" w:customStyle="1" w:styleId="ZGSM">
    <w:name w:val="ZGSM"/>
    <w:rsid w:val="006734EC"/>
  </w:style>
  <w:style w:type="paragraph" w:styleId="List2">
    <w:name w:val="List 2"/>
    <w:basedOn w:val="List"/>
    <w:rsid w:val="006734EC"/>
    <w:pPr>
      <w:ind w:left="851"/>
    </w:pPr>
  </w:style>
  <w:style w:type="paragraph" w:customStyle="1" w:styleId="ZG">
    <w:name w:val="ZG"/>
    <w:rsid w:val="006734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rsid w:val="006734EC"/>
    <w:pPr>
      <w:ind w:left="1135"/>
    </w:pPr>
  </w:style>
  <w:style w:type="paragraph" w:styleId="List4">
    <w:name w:val="List 4"/>
    <w:basedOn w:val="List3"/>
    <w:rsid w:val="006734EC"/>
    <w:pPr>
      <w:ind w:left="1418"/>
    </w:pPr>
  </w:style>
  <w:style w:type="paragraph" w:styleId="List5">
    <w:name w:val="List 5"/>
    <w:basedOn w:val="List4"/>
    <w:rsid w:val="006734EC"/>
    <w:pPr>
      <w:ind w:left="1702"/>
    </w:pPr>
  </w:style>
  <w:style w:type="paragraph" w:customStyle="1" w:styleId="EditorsNote">
    <w:name w:val="Editor's Note"/>
    <w:basedOn w:val="NO"/>
    <w:rsid w:val="006734EC"/>
    <w:rPr>
      <w:color w:val="FF0000"/>
    </w:rPr>
  </w:style>
  <w:style w:type="paragraph" w:styleId="ListBullet4">
    <w:name w:val="List Bullet 4"/>
    <w:basedOn w:val="ListBullet3"/>
    <w:rsid w:val="006734EC"/>
    <w:pPr>
      <w:ind w:left="1418"/>
    </w:pPr>
  </w:style>
  <w:style w:type="paragraph" w:styleId="ListBullet5">
    <w:name w:val="List Bullet 5"/>
    <w:basedOn w:val="ListBullet4"/>
    <w:rsid w:val="006734EC"/>
    <w:pPr>
      <w:ind w:left="1702"/>
    </w:pPr>
  </w:style>
  <w:style w:type="paragraph" w:customStyle="1" w:styleId="B2">
    <w:name w:val="B2"/>
    <w:basedOn w:val="List2"/>
    <w:rsid w:val="006734EC"/>
  </w:style>
  <w:style w:type="paragraph" w:customStyle="1" w:styleId="B3">
    <w:name w:val="B3"/>
    <w:basedOn w:val="List3"/>
    <w:rsid w:val="006734EC"/>
  </w:style>
  <w:style w:type="paragraph" w:customStyle="1" w:styleId="B4">
    <w:name w:val="B4"/>
    <w:basedOn w:val="List4"/>
    <w:rsid w:val="006734EC"/>
  </w:style>
  <w:style w:type="paragraph" w:customStyle="1" w:styleId="B5">
    <w:name w:val="B5"/>
    <w:basedOn w:val="List5"/>
    <w:rsid w:val="006734EC"/>
  </w:style>
  <w:style w:type="paragraph" w:customStyle="1" w:styleId="ZTD">
    <w:name w:val="ZTD"/>
    <w:basedOn w:val="ZB"/>
    <w:rsid w:val="006734EC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ata">
    <w:name w:val="Data"/>
    <w:basedOn w:val="Normal"/>
    <w:rsid w:val="00A141A8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en-US"/>
    </w:rPr>
  </w:style>
  <w:style w:type="character" w:styleId="FollowedHyperlink">
    <w:name w:val="FollowedHyperlink"/>
    <w:uiPriority w:val="99"/>
    <w:unhideWhenUsed/>
    <w:rsid w:val="00A428D8"/>
    <w:rPr>
      <w:color w:val="954F72"/>
      <w:u w:val="single"/>
    </w:rPr>
  </w:style>
  <w:style w:type="character" w:customStyle="1" w:styleId="Heading2Char">
    <w:name w:val="Heading 2 Char"/>
    <w:link w:val="Heading2"/>
    <w:rsid w:val="00E92E3B"/>
    <w:rPr>
      <w:rFonts w:ascii="Arial" w:eastAsia="Times New Roman" w:hAnsi="Arial"/>
      <w:sz w:val="32"/>
      <w:lang w:eastAsia="en-GB"/>
    </w:rPr>
  </w:style>
  <w:style w:type="table" w:styleId="TableGrid">
    <w:name w:val="Table Grid"/>
    <w:basedOn w:val="TableNormal"/>
    <w:rsid w:val="00757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D972CF"/>
    <w:rPr>
      <w:rFonts w:ascii="Arial" w:eastAsia="Times New Roman" w:hAnsi="Arial"/>
      <w:sz w:val="22"/>
      <w:lang w:eastAsia="en-GB"/>
    </w:rPr>
  </w:style>
  <w:style w:type="paragraph" w:styleId="NoSpacing">
    <w:name w:val="No Spacing"/>
    <w:uiPriority w:val="1"/>
    <w:qFormat/>
    <w:rsid w:val="00AB00A6"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4E3607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47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6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8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7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6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3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D29DA0-70D0-4DC8-8204-39A688E68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9180</Words>
  <Characters>52330</Characters>
  <Application>Microsoft Office Word</Application>
  <DocSecurity>0</DocSecurity>
  <Lines>436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61388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Kai-Erik Sunell</cp:lastModifiedBy>
  <cp:revision>4</cp:revision>
  <cp:lastPrinted>2017-03-03T08:09:00Z</cp:lastPrinted>
  <dcterms:created xsi:type="dcterms:W3CDTF">2020-03-17T10:12:00Z</dcterms:created>
  <dcterms:modified xsi:type="dcterms:W3CDTF">2020-03-17T17:14:00Z</dcterms:modified>
</cp:coreProperties>
</file>